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413" w:rsidRPr="004633E1" w:rsidRDefault="00590413" w:rsidP="00590413">
      <w:pPr>
        <w:pStyle w:val="Heading1"/>
        <w:contextualSpacing w:val="0"/>
        <w:rPr>
          <w:sz w:val="28"/>
          <w:szCs w:val="28"/>
        </w:rPr>
      </w:pPr>
      <w:r w:rsidRPr="004633E1">
        <w:rPr>
          <w:sz w:val="28"/>
          <w:szCs w:val="28"/>
        </w:rPr>
        <w:t>Standard Selection Questionnaire</w:t>
      </w:r>
    </w:p>
    <w:p w:rsidR="00590413" w:rsidRPr="00FF029F" w:rsidRDefault="00590413" w:rsidP="00590413">
      <w:pPr>
        <w:pStyle w:val="Normal1"/>
        <w:spacing w:line="259" w:lineRule="auto"/>
        <w:rPr>
          <w:rFonts w:ascii="Arial" w:hAnsi="Arial" w:cs="Arial"/>
        </w:rPr>
      </w:pPr>
    </w:p>
    <w:p w:rsidR="00590413" w:rsidRPr="004633E1" w:rsidRDefault="00590413" w:rsidP="00590413">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rsidR="00590413" w:rsidRPr="004633E1" w:rsidRDefault="00590413" w:rsidP="00590413">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90413" w:rsidRPr="004633E1" w:rsidRDefault="00590413" w:rsidP="0059041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590413" w:rsidRPr="004633E1" w:rsidRDefault="00590413" w:rsidP="0059041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90413" w:rsidRPr="00FF029F" w:rsidRDefault="00590413" w:rsidP="00590413">
      <w:pPr>
        <w:pStyle w:val="Normal1"/>
        <w:spacing w:after="150"/>
        <w:jc w:val="both"/>
      </w:pPr>
      <w:r w:rsidRPr="00FF029F">
        <w:rPr>
          <w:rFonts w:ascii="Arial" w:eastAsia="Arial" w:hAnsi="Arial" w:cs="Arial"/>
          <w:b/>
        </w:rPr>
        <w:t>Supplier Selection Questions: Part 3</w:t>
      </w:r>
    </w:p>
    <w:p w:rsidR="00590413" w:rsidRPr="004633E1" w:rsidRDefault="00590413" w:rsidP="00590413">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590413" w:rsidRPr="004633E1" w:rsidRDefault="00590413" w:rsidP="00590413">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590413" w:rsidRPr="004633E1" w:rsidRDefault="00590413" w:rsidP="00590413">
      <w:pPr>
        <w:pStyle w:val="Normal1"/>
        <w:spacing w:after="150"/>
        <w:jc w:val="both"/>
        <w:rPr>
          <w:sz w:val="22"/>
          <w:szCs w:val="22"/>
        </w:rPr>
      </w:pPr>
      <w:r w:rsidRPr="004633E1">
        <w:rPr>
          <w:rFonts w:ascii="Arial" w:eastAsia="Arial" w:hAnsi="Arial" w:cs="Arial"/>
          <w:b/>
          <w:sz w:val="22"/>
          <w:szCs w:val="22"/>
        </w:rPr>
        <w:t>Consequences of misrepresentation</w:t>
      </w:r>
    </w:p>
    <w:p w:rsidR="00590413" w:rsidRDefault="00590413" w:rsidP="00590413">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D47191" w:rsidRDefault="00D47191" w:rsidP="00D47191">
      <w:pPr>
        <w:pStyle w:val="Normal1"/>
        <w:spacing w:before="120" w:after="120"/>
        <w:jc w:val="center"/>
        <w:rPr>
          <w:rFonts w:ascii="Arial" w:eastAsia="Arial" w:hAnsi="Arial" w:cs="Arial"/>
          <w:b/>
          <w:color w:val="auto"/>
          <w:sz w:val="22"/>
          <w:szCs w:val="22"/>
        </w:rPr>
      </w:pPr>
      <w:r w:rsidRPr="00D47191">
        <w:rPr>
          <w:rFonts w:ascii="Arial" w:eastAsia="Arial" w:hAnsi="Arial" w:cs="Arial"/>
          <w:b/>
          <w:color w:val="auto"/>
          <w:sz w:val="22"/>
          <w:szCs w:val="22"/>
        </w:rPr>
        <w:lastRenderedPageBreak/>
        <w:t>Delivery of Road Safety Training Course</w:t>
      </w:r>
    </w:p>
    <w:p w:rsidR="00B67F98" w:rsidRPr="00B67F98" w:rsidRDefault="00B67F98" w:rsidP="00590413">
      <w:pPr>
        <w:pStyle w:val="Normal1"/>
        <w:spacing w:before="120" w:after="120"/>
        <w:jc w:val="center"/>
        <w:rPr>
          <w:rFonts w:ascii="Arial" w:eastAsia="Arial" w:hAnsi="Arial" w:cs="Arial"/>
          <w:b/>
          <w:color w:val="auto"/>
          <w:sz w:val="22"/>
          <w:szCs w:val="22"/>
        </w:rPr>
      </w:pPr>
      <w:r w:rsidRPr="00B67F98">
        <w:rPr>
          <w:rFonts w:ascii="Arial" w:eastAsia="Arial" w:hAnsi="Arial" w:cs="Arial"/>
          <w:b/>
          <w:color w:val="auto"/>
          <w:sz w:val="22"/>
          <w:szCs w:val="22"/>
        </w:rPr>
        <w:t xml:space="preserve">Reference: </w:t>
      </w:r>
      <w:r w:rsidR="00D47191">
        <w:rPr>
          <w:rFonts w:ascii="Arial" w:eastAsia="Arial" w:hAnsi="Arial" w:cs="Arial"/>
          <w:b/>
          <w:color w:val="auto"/>
          <w:sz w:val="22"/>
          <w:szCs w:val="22"/>
        </w:rPr>
        <w:t>0482</w:t>
      </w:r>
      <w:r w:rsidR="00011D4A" w:rsidRPr="00B67F98" w:rsidDel="00011D4A">
        <w:rPr>
          <w:rFonts w:ascii="Arial" w:eastAsia="Arial" w:hAnsi="Arial" w:cs="Arial"/>
          <w:b/>
          <w:color w:val="auto"/>
          <w:sz w:val="22"/>
          <w:szCs w:val="22"/>
        </w:rPr>
        <w:t xml:space="preserve"> </w:t>
      </w:r>
    </w:p>
    <w:p w:rsidR="00590413" w:rsidRPr="00B67F98" w:rsidRDefault="00011D4A" w:rsidP="00590413">
      <w:pPr>
        <w:pStyle w:val="Normal1"/>
        <w:spacing w:before="120" w:after="120"/>
        <w:jc w:val="center"/>
        <w:rPr>
          <w:color w:val="auto"/>
        </w:rPr>
      </w:pPr>
      <w:r w:rsidRPr="00B67F98">
        <w:rPr>
          <w:rFonts w:ascii="Arial" w:eastAsia="Arial" w:hAnsi="Arial" w:cs="Arial"/>
          <w:b/>
          <w:color w:val="auto"/>
          <w:sz w:val="22"/>
          <w:szCs w:val="22"/>
        </w:rPr>
        <w:t>Open Procedure</w:t>
      </w:r>
    </w:p>
    <w:p w:rsidR="00590413" w:rsidRDefault="00590413" w:rsidP="00590413">
      <w:pPr>
        <w:pStyle w:val="Normal1"/>
        <w:spacing w:after="160"/>
        <w:jc w:val="both"/>
      </w:pPr>
    </w:p>
    <w:p w:rsidR="00590413" w:rsidRDefault="00590413" w:rsidP="00590413">
      <w:pPr>
        <w:pStyle w:val="Normal1"/>
        <w:spacing w:before="100" w:after="180"/>
        <w:jc w:val="both"/>
      </w:pPr>
      <w:r>
        <w:rPr>
          <w:rFonts w:ascii="Arial" w:eastAsia="Arial" w:hAnsi="Arial" w:cs="Arial"/>
          <w:b/>
          <w:sz w:val="22"/>
          <w:szCs w:val="22"/>
          <w:u w:val="single"/>
        </w:rPr>
        <w:t>Notes for completion</w:t>
      </w:r>
    </w:p>
    <w:p w:rsidR="00590413" w:rsidRDefault="00590413" w:rsidP="00590413">
      <w:pPr>
        <w:pStyle w:val="Normal1"/>
        <w:numPr>
          <w:ilvl w:val="0"/>
          <w:numId w:val="3"/>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rsidR="00590413" w:rsidRDefault="00590413" w:rsidP="00590413">
      <w:pPr>
        <w:pStyle w:val="Normal1"/>
        <w:numPr>
          <w:ilvl w:val="0"/>
          <w:numId w:val="3"/>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w:t>
      </w:r>
      <w:proofErr w:type="gramStart"/>
      <w:r>
        <w:rPr>
          <w:rFonts w:ascii="Arial" w:eastAsia="Arial" w:hAnsi="Arial" w:cs="Arial"/>
          <w:sz w:val="22"/>
          <w:szCs w:val="22"/>
        </w:rPr>
        <w:t>refers</w:t>
      </w:r>
      <w:proofErr w:type="gramEnd"/>
      <w:r>
        <w:rPr>
          <w:rFonts w:ascii="Arial" w:eastAsia="Arial" w:hAnsi="Arial" w:cs="Arial"/>
          <w:sz w:val="22"/>
          <w:szCs w:val="22"/>
        </w:rPr>
        <w:t xml:space="preserve"> to the potential supplier completing this standard </w:t>
      </w:r>
      <w:r w:rsidRPr="00916202">
        <w:rPr>
          <w:rFonts w:ascii="Arial" w:eastAsia="Arial" w:hAnsi="Arial" w:cs="Arial"/>
          <w:sz w:val="22"/>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90413" w:rsidRDefault="00590413" w:rsidP="00590413">
      <w:pPr>
        <w:pStyle w:val="Normal1"/>
        <w:numPr>
          <w:ilvl w:val="0"/>
          <w:numId w:val="3"/>
        </w:numPr>
        <w:spacing w:after="200"/>
        <w:ind w:left="714" w:hanging="357"/>
        <w:jc w:val="both"/>
        <w:rPr>
          <w:rFonts w:ascii="Arial" w:eastAsia="Arial" w:hAnsi="Arial" w:cs="Arial"/>
          <w:sz w:val="22"/>
          <w:szCs w:val="22"/>
        </w:rPr>
      </w:pPr>
      <w:r>
        <w:rPr>
          <w:rFonts w:ascii="Arial" w:eastAsia="Arial" w:hAnsi="Arial" w:cs="Arial"/>
          <w:sz w:val="22"/>
          <w:szCs w:val="22"/>
        </w:rPr>
        <w:t xml:space="preserve">Please ensure that all questions are completed in full, and in the format requested. If the question does not apply to you, please state ‘N/A’. Should you need to provide additional information in response to the questions, please submit a clearly identified </w:t>
      </w:r>
      <w:proofErr w:type="gramStart"/>
      <w:r>
        <w:rPr>
          <w:rFonts w:ascii="Arial" w:eastAsia="Arial" w:hAnsi="Arial" w:cs="Arial"/>
          <w:sz w:val="22"/>
          <w:szCs w:val="22"/>
        </w:rPr>
        <w:t>annex.</w:t>
      </w:r>
      <w:proofErr w:type="gramEnd"/>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i/>
          <w:sz w:val="22"/>
          <w:szCs w:val="22"/>
        </w:rPr>
        <w:t>All sub-contractors are required to complete Part 1 and Part 2</w:t>
      </w:r>
      <w:r>
        <w:rPr>
          <w:rFonts w:ascii="Arial" w:eastAsia="Arial" w:hAnsi="Arial" w:cs="Arial"/>
          <w:i/>
          <w:sz w:val="22"/>
          <w:szCs w:val="22"/>
          <w:vertAlign w:val="superscript"/>
        </w:rPr>
        <w:footnoteReference w:id="2"/>
      </w:r>
      <w:r>
        <w:rPr>
          <w:rFonts w:ascii="Arial" w:eastAsia="Arial" w:hAnsi="Arial" w:cs="Arial"/>
          <w:i/>
          <w:sz w:val="22"/>
          <w:szCs w:val="22"/>
        </w:rPr>
        <w:t xml:space="preserve">. </w:t>
      </w:r>
    </w:p>
    <w:p w:rsidR="00590413" w:rsidRDefault="00590413" w:rsidP="00590413">
      <w:pPr>
        <w:pStyle w:val="Normal1"/>
        <w:numPr>
          <w:ilvl w:val="0"/>
          <w:numId w:val="3"/>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F5739D" w:rsidRPr="00D0621E" w:rsidRDefault="00F5739D" w:rsidP="00590413">
      <w:pPr>
        <w:pStyle w:val="Normal1"/>
        <w:numPr>
          <w:ilvl w:val="0"/>
          <w:numId w:val="3"/>
        </w:numPr>
        <w:spacing w:after="200"/>
        <w:ind w:hanging="360"/>
        <w:jc w:val="both"/>
        <w:rPr>
          <w:rFonts w:ascii="Arial" w:eastAsia="Arial" w:hAnsi="Arial" w:cs="Arial"/>
          <w:b/>
          <w:sz w:val="22"/>
          <w:szCs w:val="22"/>
        </w:rPr>
      </w:pPr>
      <w:r w:rsidRPr="00D0621E">
        <w:rPr>
          <w:rFonts w:ascii="Arial" w:eastAsia="Arial" w:hAnsi="Arial" w:cs="Arial"/>
          <w:b/>
          <w:sz w:val="22"/>
          <w:szCs w:val="22"/>
        </w:rPr>
        <w:t xml:space="preserve">For any questions that do not have space to input a response, please upload these as a separate document </w:t>
      </w:r>
      <w:r w:rsidR="001F48E1">
        <w:rPr>
          <w:rFonts w:ascii="Arial" w:eastAsia="Arial" w:hAnsi="Arial" w:cs="Arial"/>
          <w:b/>
          <w:sz w:val="22"/>
          <w:szCs w:val="22"/>
        </w:rPr>
        <w:t xml:space="preserve">within your response on the </w:t>
      </w:r>
      <w:proofErr w:type="spellStart"/>
      <w:r w:rsidR="001F48E1">
        <w:rPr>
          <w:rFonts w:ascii="Arial" w:eastAsia="Arial" w:hAnsi="Arial" w:cs="Arial"/>
          <w:b/>
          <w:sz w:val="22"/>
          <w:szCs w:val="22"/>
        </w:rPr>
        <w:t>iSupplier</w:t>
      </w:r>
      <w:proofErr w:type="spellEnd"/>
      <w:r w:rsidR="001F48E1">
        <w:rPr>
          <w:rFonts w:ascii="Arial" w:eastAsia="Arial" w:hAnsi="Arial" w:cs="Arial"/>
          <w:b/>
          <w:sz w:val="22"/>
          <w:szCs w:val="22"/>
        </w:rPr>
        <w:t xml:space="preserve"> Portal, </w:t>
      </w:r>
      <w:r w:rsidRPr="00D0621E">
        <w:rPr>
          <w:rFonts w:ascii="Arial" w:eastAsia="Arial" w:hAnsi="Arial" w:cs="Arial"/>
          <w:b/>
          <w:sz w:val="22"/>
          <w:szCs w:val="22"/>
        </w:rPr>
        <w:t>with the question number as the title of the document.</w:t>
      </w:r>
    </w:p>
    <w:p w:rsidR="00590413" w:rsidRDefault="00590413" w:rsidP="00590413">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590413" w:rsidRDefault="00590413" w:rsidP="00590413">
      <w:pPr>
        <w:pStyle w:val="Normal1"/>
        <w:spacing w:before="100"/>
        <w:ind w:left="-525"/>
        <w:jc w:val="both"/>
      </w:pPr>
      <w:r>
        <w:rPr>
          <w:rFonts w:ascii="Arial" w:eastAsia="Arial" w:hAnsi="Arial" w:cs="Arial"/>
          <w:b/>
          <w:sz w:val="36"/>
          <w:szCs w:val="36"/>
        </w:rPr>
        <w:lastRenderedPageBreak/>
        <w:t>Part 1: Potential supplier Information</w:t>
      </w:r>
    </w:p>
    <w:p w:rsidR="00F9228E" w:rsidRPr="0005052D" w:rsidRDefault="00590413" w:rsidP="0005052D">
      <w:pPr>
        <w:pStyle w:val="Normal1"/>
        <w:spacing w:before="100"/>
        <w:ind w:left="-525"/>
        <w:jc w:val="both"/>
        <w:rPr>
          <w:rFonts w:ascii="Arial" w:eastAsia="Arial" w:hAnsi="Arial" w:cs="Arial"/>
          <w:sz w:val="22"/>
          <w:szCs w:val="22"/>
        </w:rPr>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590413" w:rsidTr="00F9228E">
        <w:tc>
          <w:tcPr>
            <w:tcW w:w="1668" w:type="dxa"/>
            <w:tcBorders>
              <w:top w:val="single" w:sz="4"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Potential supplier information</w:t>
            </w:r>
          </w:p>
        </w:tc>
      </w:tr>
      <w:tr w:rsidR="00590413" w:rsidTr="00F9228E">
        <w:tc>
          <w:tcPr>
            <w:tcW w:w="1668"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Response</w:t>
            </w:r>
          </w:p>
        </w:tc>
      </w:tr>
      <w:tr w:rsidR="00590413" w:rsidTr="00F9228E">
        <w:tc>
          <w:tcPr>
            <w:tcW w:w="1668"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Full name of the potential supplier submitting the information</w:t>
            </w:r>
          </w:p>
          <w:p w:rsidR="00590413" w:rsidRDefault="00590413" w:rsidP="00F9228E">
            <w:pPr>
              <w:pStyle w:val="Normal1"/>
              <w:spacing w:before="100"/>
              <w:jc w:val="both"/>
            </w:pPr>
          </w:p>
        </w:tc>
        <w:sdt>
          <w:sdtPr>
            <w:rPr>
              <w:rStyle w:val="Style5"/>
            </w:rPr>
            <w:id w:val="-1044526145"/>
            <w:placeholder>
              <w:docPart w:val="BBF7244989AC4FA6A5F7FB848E099CD4"/>
            </w:placeholder>
            <w:showingPlcHdr/>
          </w:sdtPr>
          <w:sdtEndPr>
            <w:rPr>
              <w:rStyle w:val="DefaultParagraphFont"/>
              <w:rFonts w:ascii="Times New Roman" w:hAnsi="Times New Roman"/>
              <w:sz w:val="24"/>
            </w:rPr>
          </w:sdtEndPr>
          <w:sdtContent>
            <w:tc>
              <w:tcPr>
                <w:tcW w:w="2410" w:type="dxa"/>
                <w:tcBorders>
                  <w:top w:val="single" w:sz="6" w:space="0" w:color="000000"/>
                </w:tcBorders>
              </w:tcPr>
              <w:p w:rsidR="00590413" w:rsidRDefault="007A14EE" w:rsidP="00F9228E">
                <w:pPr>
                  <w:pStyle w:val="Normal1"/>
                  <w:spacing w:before="100"/>
                  <w:jc w:val="both"/>
                </w:pPr>
                <w:r w:rsidRPr="008422C5">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1.1(b) – (i)</w:t>
            </w:r>
          </w:p>
        </w:tc>
        <w:tc>
          <w:tcPr>
            <w:tcW w:w="5244" w:type="dxa"/>
          </w:tcPr>
          <w:p w:rsidR="00590413" w:rsidRDefault="00590413" w:rsidP="00F9228E">
            <w:pPr>
              <w:pStyle w:val="Normal1"/>
              <w:spacing w:before="100"/>
              <w:jc w:val="both"/>
            </w:pPr>
            <w:r>
              <w:rPr>
                <w:rFonts w:ascii="Arial" w:eastAsia="Arial" w:hAnsi="Arial" w:cs="Arial"/>
                <w:sz w:val="22"/>
                <w:szCs w:val="22"/>
              </w:rPr>
              <w:t>Registered office address (if applicable)</w:t>
            </w:r>
          </w:p>
        </w:tc>
        <w:sdt>
          <w:sdtPr>
            <w:rPr>
              <w:rStyle w:val="Style5"/>
            </w:rPr>
            <w:id w:val="16981773"/>
            <w:placeholder>
              <w:docPart w:val="112F28B3EC3E4848BD1D652B208BC149"/>
            </w:placeholder>
            <w:showingPlcHdr/>
          </w:sdtPr>
          <w:sdtEndPr>
            <w:rPr>
              <w:rStyle w:val="DefaultParagraphFont"/>
              <w:rFonts w:ascii="Times New Roman" w:hAnsi="Times New Roman"/>
              <w:sz w:val="24"/>
            </w:rPr>
          </w:sdtEndPr>
          <w:sdtContent>
            <w:tc>
              <w:tcPr>
                <w:tcW w:w="2410" w:type="dxa"/>
              </w:tcPr>
              <w:p w:rsidR="00590413" w:rsidRDefault="007A14EE" w:rsidP="007A14E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1.1(b) – (ii)</w:t>
            </w:r>
          </w:p>
        </w:tc>
        <w:tc>
          <w:tcPr>
            <w:tcW w:w="5244" w:type="dxa"/>
          </w:tcPr>
          <w:p w:rsidR="00590413" w:rsidRDefault="00590413" w:rsidP="009D720E">
            <w:pPr>
              <w:pStyle w:val="Normal1"/>
              <w:spacing w:before="100"/>
              <w:jc w:val="both"/>
            </w:pPr>
            <w:r>
              <w:rPr>
                <w:rFonts w:ascii="Arial" w:eastAsia="Arial" w:hAnsi="Arial" w:cs="Arial"/>
                <w:sz w:val="22"/>
                <w:szCs w:val="22"/>
              </w:rPr>
              <w:t>Registered website address (if applicable)</w:t>
            </w:r>
            <w:r w:rsidR="009D720E">
              <w:t xml:space="preserve"> </w:t>
            </w:r>
          </w:p>
        </w:tc>
        <w:sdt>
          <w:sdtPr>
            <w:rPr>
              <w:rStyle w:val="Style5"/>
            </w:rPr>
            <w:id w:val="1079797867"/>
            <w:placeholder>
              <w:docPart w:val="139DED57C633470184587D2CDA3196A5"/>
            </w:placeholder>
            <w:showingPlcHdr/>
          </w:sdtPr>
          <w:sdtEndPr>
            <w:rPr>
              <w:rStyle w:val="DefaultParagraphFont"/>
              <w:rFonts w:ascii="Times New Roman" w:hAnsi="Times New Roman"/>
              <w:sz w:val="24"/>
            </w:rPr>
          </w:sdtEndPr>
          <w:sdtContent>
            <w:tc>
              <w:tcPr>
                <w:tcW w:w="2410" w:type="dxa"/>
              </w:tcPr>
              <w:p w:rsidR="00590413" w:rsidRDefault="007A14EE" w:rsidP="007A14E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9D720E" w:rsidTr="009D720E">
        <w:trPr>
          <w:trHeight w:val="1065"/>
        </w:trPr>
        <w:tc>
          <w:tcPr>
            <w:tcW w:w="1668" w:type="dxa"/>
            <w:vMerge w:val="restart"/>
          </w:tcPr>
          <w:p w:rsidR="009D720E" w:rsidRDefault="009D720E" w:rsidP="00F9228E">
            <w:pPr>
              <w:pStyle w:val="Normal1"/>
              <w:spacing w:before="100"/>
              <w:jc w:val="both"/>
            </w:pPr>
            <w:r>
              <w:rPr>
                <w:rFonts w:ascii="Arial" w:eastAsia="Arial" w:hAnsi="Arial" w:cs="Arial"/>
                <w:sz w:val="22"/>
                <w:szCs w:val="22"/>
              </w:rPr>
              <w:t>1.1(c)</w:t>
            </w:r>
          </w:p>
        </w:tc>
        <w:tc>
          <w:tcPr>
            <w:tcW w:w="5244" w:type="dxa"/>
            <w:vMerge w:val="restart"/>
          </w:tcPr>
          <w:p w:rsidR="009D720E" w:rsidRDefault="009D720E" w:rsidP="00F9228E">
            <w:pPr>
              <w:pStyle w:val="Normal1"/>
              <w:spacing w:before="100"/>
              <w:jc w:val="both"/>
            </w:pPr>
            <w:r>
              <w:rPr>
                <w:rFonts w:ascii="Arial" w:eastAsia="Arial" w:hAnsi="Arial" w:cs="Arial"/>
                <w:sz w:val="22"/>
                <w:szCs w:val="22"/>
              </w:rPr>
              <w:t xml:space="preserve">Trading status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third sector</w:t>
            </w:r>
          </w:p>
          <w:p w:rsidR="009D720E" w:rsidRDefault="009D720E" w:rsidP="00590413">
            <w:pPr>
              <w:pStyle w:val="Normal1"/>
              <w:numPr>
                <w:ilvl w:val="0"/>
                <w:numId w:val="2"/>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rsidR="009D720E" w:rsidRDefault="00E317C9" w:rsidP="007A14EE">
            <w:pPr>
              <w:pStyle w:val="Normal1"/>
              <w:spacing w:before="100"/>
              <w:jc w:val="both"/>
            </w:pPr>
            <w:sdt>
              <w:sdtPr>
                <w:rPr>
                  <w:rStyle w:val="Style5"/>
                </w:rPr>
                <w:id w:val="-719751179"/>
                <w:placeholder>
                  <w:docPart w:val="D32123EB37DC4C7588E8433717F43D0E"/>
                </w:placeholder>
                <w:showingPlcHdr/>
                <w:comboBox>
                  <w:listItem w:value="Choose an item."/>
                  <w:listItem w:displayText="public limited company" w:value="public limited company"/>
                  <w:listItem w:displayText="limited company " w:value="limited company "/>
                  <w:listItem w:displayText="limited liability partnership " w:value="limited liability partnership "/>
                  <w:listItem w:displayText="other partnership " w:value="other partnership "/>
                  <w:listItem w:displayText="sole trader " w:value="sole trader "/>
                  <w:listItem w:displayText="third sector" w:value="third sector"/>
                </w:comboBox>
              </w:sdtPr>
              <w:sdtEndPr>
                <w:rPr>
                  <w:rStyle w:val="DefaultParagraphFont"/>
                  <w:rFonts w:ascii="Times New Roman" w:hAnsi="Times New Roman"/>
                  <w:sz w:val="24"/>
                </w:rPr>
              </w:sdtEndPr>
              <w:sdtContent>
                <w:r w:rsidR="00B75448" w:rsidRPr="0011565F">
                  <w:rPr>
                    <w:rStyle w:val="PlaceholderText"/>
                    <w:rFonts w:eastAsiaTheme="minorHAnsi"/>
                  </w:rPr>
                  <w:t>Choose an item.</w:t>
                </w:r>
              </w:sdtContent>
            </w:sdt>
          </w:p>
        </w:tc>
      </w:tr>
      <w:tr w:rsidR="009D720E" w:rsidTr="00F9228E">
        <w:trPr>
          <w:trHeight w:val="1065"/>
        </w:trPr>
        <w:tc>
          <w:tcPr>
            <w:tcW w:w="1668" w:type="dxa"/>
            <w:vMerge/>
          </w:tcPr>
          <w:p w:rsidR="009D720E" w:rsidRDefault="009D720E" w:rsidP="00F9228E">
            <w:pPr>
              <w:pStyle w:val="Normal1"/>
              <w:spacing w:before="100"/>
              <w:jc w:val="both"/>
              <w:rPr>
                <w:rFonts w:ascii="Arial" w:eastAsia="Arial" w:hAnsi="Arial" w:cs="Arial"/>
                <w:sz w:val="22"/>
                <w:szCs w:val="22"/>
              </w:rPr>
            </w:pPr>
          </w:p>
        </w:tc>
        <w:tc>
          <w:tcPr>
            <w:tcW w:w="5244" w:type="dxa"/>
            <w:vMerge/>
          </w:tcPr>
          <w:p w:rsidR="009D720E" w:rsidRDefault="009D720E" w:rsidP="00F9228E">
            <w:pPr>
              <w:pStyle w:val="Normal1"/>
              <w:spacing w:before="100"/>
              <w:jc w:val="both"/>
              <w:rPr>
                <w:rFonts w:ascii="Arial" w:eastAsia="Arial" w:hAnsi="Arial" w:cs="Arial"/>
                <w:sz w:val="22"/>
                <w:szCs w:val="22"/>
              </w:rPr>
            </w:pPr>
          </w:p>
        </w:tc>
        <w:sdt>
          <w:sdtPr>
            <w:rPr>
              <w:rStyle w:val="Style5"/>
            </w:rPr>
            <w:alias w:val="other (please specify your trading status)"/>
            <w:tag w:val="other (please specify your trading status)"/>
            <w:id w:val="1936789481"/>
            <w:placeholder>
              <w:docPart w:val="FDEBBF10EB5A4998AE21F1F0F624BD42"/>
            </w:placeholder>
            <w:showingPlcHdr/>
          </w:sdtPr>
          <w:sdtEndPr>
            <w:rPr>
              <w:rStyle w:val="DefaultParagraphFont"/>
              <w:rFonts w:ascii="Times New Roman" w:hAnsi="Times New Roman"/>
              <w:sz w:val="24"/>
            </w:rPr>
          </w:sdtEndPr>
          <w:sdtContent>
            <w:tc>
              <w:tcPr>
                <w:tcW w:w="2410" w:type="dxa"/>
              </w:tcPr>
              <w:p w:rsidR="009D720E" w:rsidRDefault="008422C5" w:rsidP="007A14EE">
                <w:pPr>
                  <w:pStyle w:val="Normal1"/>
                  <w:spacing w:before="100"/>
                  <w:jc w:val="both"/>
                </w:pPr>
                <w:r w:rsidRPr="0011565F">
                  <w:rPr>
                    <w:rStyle w:val="PlaceholderText"/>
                    <w:rFonts w:eastAsia="Arial"/>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1.1(d)</w:t>
            </w:r>
          </w:p>
        </w:tc>
        <w:tc>
          <w:tcPr>
            <w:tcW w:w="5244" w:type="dxa"/>
          </w:tcPr>
          <w:p w:rsidR="00590413" w:rsidRDefault="00590413" w:rsidP="00F9228E">
            <w:pPr>
              <w:pStyle w:val="Normal1"/>
              <w:spacing w:before="100"/>
              <w:jc w:val="both"/>
            </w:pPr>
            <w:r>
              <w:rPr>
                <w:rFonts w:ascii="Arial" w:eastAsia="Arial" w:hAnsi="Arial" w:cs="Arial"/>
                <w:sz w:val="22"/>
                <w:szCs w:val="22"/>
              </w:rPr>
              <w:t>Date of registration in country of origin</w:t>
            </w:r>
          </w:p>
        </w:tc>
        <w:sdt>
          <w:sdtPr>
            <w:rPr>
              <w:rStyle w:val="Style5"/>
            </w:rPr>
            <w:id w:val="810831829"/>
            <w:placeholder>
              <w:docPart w:val="05E86EF39EB14DB7BBB3EB5B220D4141"/>
            </w:placeholder>
            <w:showingPlcHdr/>
          </w:sdtPr>
          <w:sdtEndPr>
            <w:rPr>
              <w:rStyle w:val="DefaultParagraphFont"/>
              <w:rFonts w:ascii="Times New Roman" w:hAnsi="Times New Roman"/>
              <w:sz w:val="24"/>
            </w:rPr>
          </w:sdtEndPr>
          <w:sdtContent>
            <w:tc>
              <w:tcPr>
                <w:tcW w:w="2410" w:type="dxa"/>
              </w:tcPr>
              <w:p w:rsidR="00590413" w:rsidRDefault="007A14EE" w:rsidP="007A14E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1.1(e)</w:t>
            </w:r>
          </w:p>
        </w:tc>
        <w:tc>
          <w:tcPr>
            <w:tcW w:w="5244" w:type="dxa"/>
          </w:tcPr>
          <w:p w:rsidR="00590413" w:rsidRDefault="00590413" w:rsidP="00F9228E">
            <w:pPr>
              <w:pStyle w:val="Normal1"/>
              <w:spacing w:before="100"/>
              <w:jc w:val="both"/>
            </w:pPr>
            <w:r>
              <w:rPr>
                <w:rFonts w:ascii="Arial" w:eastAsia="Arial" w:hAnsi="Arial" w:cs="Arial"/>
                <w:sz w:val="22"/>
                <w:szCs w:val="22"/>
              </w:rPr>
              <w:t>Company registration number (if applicable)</w:t>
            </w:r>
          </w:p>
        </w:tc>
        <w:sdt>
          <w:sdtPr>
            <w:rPr>
              <w:rStyle w:val="Style5"/>
            </w:rPr>
            <w:id w:val="-1079212295"/>
            <w:placeholder>
              <w:docPart w:val="E3CB5EB66E3D49A291D31A2A10F34EA3"/>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1.1(f)</w:t>
            </w:r>
          </w:p>
        </w:tc>
        <w:tc>
          <w:tcPr>
            <w:tcW w:w="5244" w:type="dxa"/>
          </w:tcPr>
          <w:p w:rsidR="00590413" w:rsidRDefault="00590413" w:rsidP="00F9228E">
            <w:pPr>
              <w:pStyle w:val="Normal1"/>
              <w:spacing w:before="100"/>
              <w:jc w:val="both"/>
            </w:pPr>
            <w:r>
              <w:rPr>
                <w:rFonts w:ascii="Arial" w:eastAsia="Arial" w:hAnsi="Arial" w:cs="Arial"/>
                <w:sz w:val="22"/>
                <w:szCs w:val="22"/>
              </w:rPr>
              <w:t>Charity registration number (if applicable)</w:t>
            </w:r>
          </w:p>
        </w:tc>
        <w:sdt>
          <w:sdtPr>
            <w:rPr>
              <w:rStyle w:val="Style5"/>
            </w:rPr>
            <w:id w:val="-1569269822"/>
            <w:placeholder>
              <w:docPart w:val="10B2E8D058B844A2B718D3ED2BD67C09"/>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1.1(g)</w:t>
            </w:r>
          </w:p>
        </w:tc>
        <w:tc>
          <w:tcPr>
            <w:tcW w:w="5244" w:type="dxa"/>
          </w:tcPr>
          <w:p w:rsidR="00590413" w:rsidRDefault="00590413" w:rsidP="00F9228E">
            <w:pPr>
              <w:pStyle w:val="Normal1"/>
              <w:spacing w:before="100"/>
              <w:jc w:val="both"/>
            </w:pPr>
            <w:r>
              <w:rPr>
                <w:rFonts w:ascii="Arial" w:eastAsia="Arial" w:hAnsi="Arial" w:cs="Arial"/>
                <w:sz w:val="22"/>
                <w:szCs w:val="22"/>
              </w:rPr>
              <w:t>Head office DUNS number (if applicable)</w:t>
            </w:r>
          </w:p>
        </w:tc>
        <w:sdt>
          <w:sdtPr>
            <w:rPr>
              <w:rStyle w:val="Style5"/>
            </w:rPr>
            <w:id w:val="1377129578"/>
            <w:placeholder>
              <w:docPart w:val="A8E7C540CF194C3281110DFA3D65BB23"/>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1.1(h)</w:t>
            </w:r>
          </w:p>
        </w:tc>
        <w:tc>
          <w:tcPr>
            <w:tcW w:w="5244" w:type="dxa"/>
          </w:tcPr>
          <w:p w:rsidR="00590413" w:rsidRDefault="00590413" w:rsidP="00F9228E">
            <w:pPr>
              <w:pStyle w:val="Normal1"/>
              <w:spacing w:before="100"/>
              <w:jc w:val="both"/>
            </w:pPr>
            <w:r>
              <w:rPr>
                <w:rFonts w:ascii="Arial" w:eastAsia="Arial" w:hAnsi="Arial" w:cs="Arial"/>
                <w:sz w:val="22"/>
                <w:szCs w:val="22"/>
              </w:rPr>
              <w:t xml:space="preserve">Registered VAT number </w:t>
            </w:r>
          </w:p>
        </w:tc>
        <w:sdt>
          <w:sdtPr>
            <w:rPr>
              <w:rStyle w:val="Style5"/>
            </w:rPr>
            <w:id w:val="279765645"/>
            <w:placeholder>
              <w:docPart w:val="514C7C1BE5B149D996F5A952F70FC152"/>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tabs>
                    <w:tab w:val="center" w:pos="4513"/>
                    <w:tab w:val="right" w:pos="9026"/>
                  </w:tabs>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1.1(i) - (i)</w:t>
            </w:r>
          </w:p>
        </w:tc>
        <w:tc>
          <w:tcPr>
            <w:tcW w:w="5244" w:type="dxa"/>
          </w:tcPr>
          <w:p w:rsidR="00590413" w:rsidRDefault="00590413" w:rsidP="00F9228E">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bookmarkStart w:id="0" w:name="_30j0zll" w:colFirst="0" w:colLast="0" w:displacedByCustomXml="next"/>
          <w:bookmarkEnd w:id="0" w:displacedByCustomXml="next"/>
          <w:bookmarkStart w:id="1" w:name="_1fob9te" w:colFirst="0" w:colLast="0" w:displacedByCustomXml="next"/>
          <w:bookmarkEnd w:id="1" w:displacedByCustomXml="next"/>
          <w:bookmarkStart w:id="2" w:name="_3znysh7" w:colFirst="0" w:colLast="0" w:displacedByCustomXml="next"/>
          <w:bookmarkEnd w:id="2" w:displacedByCustomXml="next"/>
          <w:sdt>
            <w:sdtPr>
              <w:rPr>
                <w:rStyle w:val="Style1"/>
              </w:rPr>
              <w:id w:val="-1350091005"/>
              <w:placeholder>
                <w:docPart w:val="1E776BB5E36F4F639038CC21F3B372ED"/>
              </w:placeholder>
              <w:showingPlcHdr/>
              <w:dropDownList>
                <w:listItem w:value="Choose an item."/>
                <w:listItem w:displayText="Yes" w:value="Yes"/>
                <w:listItem w:displayText="No" w:value="No"/>
                <w:listItem w:displayText="N/A" w:value="N/A"/>
              </w:dropDownList>
            </w:sdtPr>
            <w:sdtEndPr>
              <w:rPr>
                <w:rStyle w:val="DefaultParagraphFont"/>
                <w:rFonts w:ascii="Times New Roman" w:hAnsi="Times New Roman"/>
                <w:sz w:val="24"/>
              </w:rPr>
            </w:sdtEndPr>
            <w:sdtContent>
              <w:p w:rsidR="00407BAD" w:rsidRDefault="00B75448" w:rsidP="00F9228E">
                <w:pPr>
                  <w:pStyle w:val="Normal1"/>
                  <w:jc w:val="both"/>
                </w:pPr>
                <w:r w:rsidRPr="0011565F">
                  <w:rPr>
                    <w:rStyle w:val="PlaceholderText"/>
                    <w:rFonts w:eastAsiaTheme="minorHAnsi"/>
                  </w:rPr>
                  <w:t>Choose an item.</w:t>
                </w:r>
              </w:p>
            </w:sdtContent>
          </w:sdt>
        </w:tc>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1.1(i) - (ii)</w:t>
            </w:r>
          </w:p>
        </w:tc>
        <w:tc>
          <w:tcPr>
            <w:tcW w:w="5244" w:type="dxa"/>
          </w:tcPr>
          <w:p w:rsidR="00590413" w:rsidRDefault="00590413" w:rsidP="00F9228E">
            <w:pPr>
              <w:pStyle w:val="Normal1"/>
              <w:spacing w:before="100"/>
              <w:jc w:val="both"/>
            </w:pPr>
            <w:r>
              <w:rPr>
                <w:rFonts w:ascii="Arial" w:eastAsia="Arial" w:hAnsi="Arial" w:cs="Arial"/>
                <w:sz w:val="22"/>
                <w:szCs w:val="22"/>
              </w:rPr>
              <w:t>If you responded yes to 1.1(i) - (i), please provide the relevant details, including the registration number(s).</w:t>
            </w:r>
          </w:p>
        </w:tc>
        <w:sdt>
          <w:sdtPr>
            <w:rPr>
              <w:rStyle w:val="Style5"/>
            </w:rPr>
            <w:id w:val="-1535877621"/>
            <w:placeholder>
              <w:docPart w:val="B10A8EA1E44548D9B00158AE180CA10A"/>
            </w:placeholder>
            <w:showingPlcHdr/>
          </w:sdtPr>
          <w:sdtEndPr>
            <w:rPr>
              <w:rStyle w:val="DefaultParagraphFont"/>
              <w:rFonts w:ascii="Times New Roman" w:hAnsi="Times New Roman"/>
              <w:sz w:val="24"/>
            </w:rPr>
          </w:sdtEndPr>
          <w:sdtContent>
            <w:tc>
              <w:tcPr>
                <w:tcW w:w="2410" w:type="dxa"/>
              </w:tcPr>
              <w:p w:rsidR="00590413" w:rsidRDefault="00D26916" w:rsidP="00F9228E">
                <w:pPr>
                  <w:pStyle w:val="Normal1"/>
                  <w:tabs>
                    <w:tab w:val="center" w:pos="4513"/>
                    <w:tab w:val="right" w:pos="9026"/>
                  </w:tabs>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1.1(j) - (i)</w:t>
            </w:r>
          </w:p>
        </w:tc>
        <w:tc>
          <w:tcPr>
            <w:tcW w:w="5244" w:type="dxa"/>
          </w:tcPr>
          <w:p w:rsidR="00590413" w:rsidRDefault="00590413" w:rsidP="00F9228E">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bookmarkStart w:id="3" w:name="_2et92p0" w:colFirst="0" w:colLast="0"/>
        <w:bookmarkStart w:id="4" w:name="_tyjcwt" w:colFirst="0" w:colLast="0"/>
        <w:bookmarkEnd w:id="3"/>
        <w:bookmarkEnd w:id="4"/>
        <w:tc>
          <w:tcPr>
            <w:tcW w:w="2410" w:type="dxa"/>
          </w:tcPr>
          <w:p w:rsidR="00407BAD" w:rsidRDefault="00E317C9" w:rsidP="00F9228E">
            <w:pPr>
              <w:pStyle w:val="Normal1"/>
              <w:jc w:val="both"/>
            </w:pPr>
            <w:sdt>
              <w:sdtPr>
                <w:rPr>
                  <w:rStyle w:val="Style1"/>
                </w:rPr>
                <w:id w:val="-914319579"/>
                <w:placeholder>
                  <w:docPart w:val="14F6E7E1F7EB41A0A80C3402CF1926CA"/>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C1573C">
                  <w:rPr>
                    <w:rStyle w:val="PlaceholderText"/>
                    <w:rFonts w:eastAsiaTheme="minorHAnsi"/>
                    <w:color w:val="auto"/>
                  </w:rPr>
                  <w:t>Choose an item.</w:t>
                </w:r>
              </w:sdtContent>
            </w:sdt>
          </w:p>
        </w:tc>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1.1(j) - (ii)</w:t>
            </w:r>
          </w:p>
        </w:tc>
        <w:tc>
          <w:tcPr>
            <w:tcW w:w="5244" w:type="dxa"/>
          </w:tcPr>
          <w:p w:rsidR="00590413" w:rsidRDefault="00590413" w:rsidP="00F9228E">
            <w:pPr>
              <w:pStyle w:val="Normal1"/>
              <w:spacing w:before="100"/>
              <w:jc w:val="both"/>
            </w:pPr>
            <w:r>
              <w:rPr>
                <w:rFonts w:ascii="Arial" w:eastAsia="Arial" w:hAnsi="Arial" w:cs="Arial"/>
                <w:sz w:val="22"/>
                <w:szCs w:val="22"/>
              </w:rPr>
              <w:t>If you responded yes to 1.1(j) - (i</w:t>
            </w:r>
            <w:proofErr w:type="gramStart"/>
            <w:r>
              <w:rPr>
                <w:rFonts w:ascii="Arial" w:eastAsia="Arial" w:hAnsi="Arial" w:cs="Arial"/>
                <w:sz w:val="22"/>
                <w:szCs w:val="22"/>
              </w:rPr>
              <w:t>),</w:t>
            </w:r>
            <w:proofErr w:type="gramEnd"/>
            <w:r>
              <w:rPr>
                <w:rFonts w:ascii="Arial" w:eastAsia="Arial" w:hAnsi="Arial" w:cs="Arial"/>
                <w:sz w:val="22"/>
                <w:szCs w:val="22"/>
              </w:rPr>
              <w:t xml:space="preserve"> please provide additional details of what is required and confirmation that you have complied with this.</w:t>
            </w:r>
          </w:p>
        </w:tc>
        <w:sdt>
          <w:sdtPr>
            <w:rPr>
              <w:rStyle w:val="Style5"/>
            </w:rPr>
            <w:id w:val="1268199813"/>
            <w:placeholder>
              <w:docPart w:val="A1682F6742A14495A6ADED8CC21272C3"/>
            </w:placeholder>
            <w:showingPlcHdr/>
          </w:sdtPr>
          <w:sdtEndPr>
            <w:rPr>
              <w:rStyle w:val="DefaultParagraphFont"/>
              <w:rFonts w:ascii="Times New Roman" w:hAnsi="Times New Roman"/>
              <w:sz w:val="24"/>
            </w:rPr>
          </w:sdtEndPr>
          <w:sdtContent>
            <w:tc>
              <w:tcPr>
                <w:tcW w:w="2410"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668" w:type="dxa"/>
          </w:tcPr>
          <w:p w:rsidR="00590413" w:rsidRDefault="00590413" w:rsidP="00F9228E">
            <w:pPr>
              <w:pStyle w:val="Normal1"/>
              <w:spacing w:before="100"/>
              <w:jc w:val="both"/>
            </w:pPr>
            <w:r>
              <w:rPr>
                <w:rFonts w:ascii="Arial" w:eastAsia="Arial" w:hAnsi="Arial" w:cs="Arial"/>
                <w:sz w:val="22"/>
                <w:szCs w:val="22"/>
              </w:rPr>
              <w:t>1.1(k)</w:t>
            </w:r>
          </w:p>
        </w:tc>
        <w:tc>
          <w:tcPr>
            <w:tcW w:w="5244" w:type="dxa"/>
          </w:tcPr>
          <w:p w:rsidR="00590413" w:rsidRDefault="00590413" w:rsidP="00F9228E">
            <w:pPr>
              <w:pStyle w:val="Normal1"/>
              <w:spacing w:before="100"/>
              <w:jc w:val="both"/>
            </w:pPr>
            <w:r>
              <w:rPr>
                <w:rFonts w:ascii="Arial" w:eastAsia="Arial" w:hAnsi="Arial" w:cs="Arial"/>
                <w:sz w:val="22"/>
                <w:szCs w:val="22"/>
              </w:rPr>
              <w:t>Trading name(s) that will be used if successful in this procurement</w:t>
            </w:r>
          </w:p>
        </w:tc>
        <w:sdt>
          <w:sdtPr>
            <w:rPr>
              <w:rStyle w:val="Style5"/>
            </w:rPr>
            <w:id w:val="-1489475709"/>
            <w:placeholder>
              <w:docPart w:val="6D25EC73786146DFB2FAFD59DBB2FC8C"/>
            </w:placeholder>
            <w:showingPlcHdr/>
          </w:sdtPr>
          <w:sdtEndPr>
            <w:rPr>
              <w:rStyle w:val="DefaultParagraphFont"/>
              <w:rFonts w:ascii="Times New Roman" w:hAnsi="Times New Roman"/>
              <w:sz w:val="24"/>
            </w:rPr>
          </w:sdtEndPr>
          <w:sdtContent>
            <w:tc>
              <w:tcPr>
                <w:tcW w:w="2410" w:type="dxa"/>
              </w:tcPr>
              <w:p w:rsidR="00590413" w:rsidRDefault="00D26916"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39509B" w:rsidRDefault="0039509B" w:rsidP="00590413">
      <w:pPr>
        <w:pStyle w:val="Normal1"/>
        <w:rPr>
          <w:rFonts w:ascii="Arial" w:eastAsia="Arial" w:hAnsi="Arial" w:cs="Arial"/>
          <w:color w:val="222222"/>
          <w:sz w:val="22"/>
          <w:highlight w:val="white"/>
        </w:rPr>
      </w:pPr>
    </w:p>
    <w:p w:rsidR="00B75448" w:rsidRDefault="00590413" w:rsidP="00201F46">
      <w:pPr>
        <w:pStyle w:val="Normal1"/>
      </w:pPr>
      <w:r w:rsidRPr="0039509B">
        <w:rPr>
          <w:rFonts w:ascii="Arial" w:eastAsia="Arial" w:hAnsi="Arial" w:cs="Arial"/>
          <w:color w:val="222222"/>
          <w:sz w:val="22"/>
          <w:highlight w:val="white"/>
        </w:rPr>
        <w:t>Please note: A criminal record check for relevant convictions may be undertaken for the preferred suppliers and the persons of significant in control of them.</w:t>
      </w:r>
    </w:p>
    <w:p w:rsidR="00201F46" w:rsidRDefault="00201F46" w:rsidP="00590413">
      <w:pPr>
        <w:pStyle w:val="Normal1"/>
        <w:spacing w:before="100"/>
        <w:jc w:val="both"/>
        <w:rPr>
          <w:rFonts w:ascii="Arial" w:eastAsia="Arial" w:hAnsi="Arial" w:cs="Arial"/>
          <w:b/>
          <w:sz w:val="22"/>
          <w:szCs w:val="22"/>
        </w:rPr>
      </w:pPr>
    </w:p>
    <w:p w:rsidR="00590413" w:rsidRDefault="00590413" w:rsidP="00590413">
      <w:pPr>
        <w:pStyle w:val="Normal1"/>
        <w:spacing w:before="100"/>
        <w:jc w:val="both"/>
      </w:pPr>
      <w:r>
        <w:rPr>
          <w:rFonts w:ascii="Arial" w:eastAsia="Arial" w:hAnsi="Arial" w:cs="Arial"/>
          <w:b/>
          <w:sz w:val="22"/>
          <w:szCs w:val="22"/>
        </w:rPr>
        <w:t>Contact details and declaration</w:t>
      </w:r>
    </w:p>
    <w:p w:rsidR="00590413" w:rsidRDefault="00590413" w:rsidP="0039509B">
      <w:pPr>
        <w:pStyle w:val="Normal1"/>
        <w:spacing w:before="100"/>
        <w:ind w:left="720"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90413" w:rsidRDefault="00590413" w:rsidP="0039509B">
      <w:pPr>
        <w:pStyle w:val="Normal1"/>
        <w:spacing w:before="100"/>
        <w:ind w:left="720"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90413" w:rsidRDefault="00590413" w:rsidP="0039509B">
      <w:pPr>
        <w:pStyle w:val="Normal1"/>
        <w:spacing w:before="100"/>
        <w:ind w:left="720"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90413" w:rsidRDefault="00590413" w:rsidP="0039509B">
      <w:pPr>
        <w:pStyle w:val="Normal1"/>
        <w:spacing w:before="100"/>
        <w:ind w:left="720"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90413" w:rsidRDefault="00590413" w:rsidP="0039509B">
      <w:pPr>
        <w:pStyle w:val="Normal1"/>
        <w:spacing w:before="100"/>
        <w:ind w:left="720" w:right="1133"/>
        <w:jc w:val="both"/>
      </w:pPr>
      <w:r>
        <w:rPr>
          <w:rFonts w:ascii="Arial" w:eastAsia="Arial" w:hAnsi="Arial" w:cs="Arial"/>
          <w:sz w:val="22"/>
          <w:szCs w:val="22"/>
        </w:rPr>
        <w:t>I am aware of the consequences of serious misrepresentation.</w:t>
      </w:r>
    </w:p>
    <w:p w:rsidR="00590413" w:rsidRDefault="00590413" w:rsidP="00590413">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590413" w:rsidTr="00F9228E">
        <w:trPr>
          <w:trHeight w:val="540"/>
        </w:trPr>
        <w:tc>
          <w:tcPr>
            <w:tcW w:w="1703" w:type="dxa"/>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Contact details and declaration</w:t>
            </w:r>
          </w:p>
        </w:tc>
      </w:tr>
      <w:tr w:rsidR="00590413" w:rsidTr="00F9228E">
        <w:trPr>
          <w:trHeight w:val="540"/>
        </w:trPr>
        <w:tc>
          <w:tcPr>
            <w:tcW w:w="1703" w:type="dxa"/>
            <w:tcBorders>
              <w:top w:val="single" w:sz="6" w:space="0" w:color="000000"/>
              <w:bottom w:val="single" w:sz="6" w:space="0" w:color="000000"/>
            </w:tcBorders>
            <w:shd w:val="clear" w:color="auto" w:fill="CCFFFF"/>
          </w:tcPr>
          <w:p w:rsidR="00590413" w:rsidRDefault="00590413" w:rsidP="00F9228E">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Response</w:t>
            </w:r>
          </w:p>
        </w:tc>
      </w:tr>
      <w:tr w:rsidR="00590413" w:rsidTr="00F9228E">
        <w:trPr>
          <w:trHeight w:val="300"/>
        </w:trPr>
        <w:tc>
          <w:tcPr>
            <w:tcW w:w="1703" w:type="dxa"/>
            <w:tcBorders>
              <w:top w:val="single" w:sz="6" w:space="0" w:color="000000"/>
            </w:tcBorders>
          </w:tcPr>
          <w:p w:rsidR="00590413" w:rsidRDefault="0005052D" w:rsidP="00F9228E">
            <w:pPr>
              <w:pStyle w:val="Normal1"/>
              <w:spacing w:before="100"/>
              <w:jc w:val="both"/>
            </w:pPr>
            <w:r>
              <w:rPr>
                <w:rFonts w:ascii="Arial" w:eastAsia="Arial" w:hAnsi="Arial" w:cs="Arial"/>
                <w:sz w:val="22"/>
                <w:szCs w:val="22"/>
              </w:rPr>
              <w:t>1.2</w:t>
            </w:r>
            <w:r w:rsidR="00590413">
              <w:rPr>
                <w:rFonts w:ascii="Arial" w:eastAsia="Arial" w:hAnsi="Arial" w:cs="Arial"/>
                <w:sz w:val="22"/>
                <w:szCs w:val="22"/>
              </w:rPr>
              <w:t>(a)</w:t>
            </w:r>
          </w:p>
        </w:tc>
        <w:tc>
          <w:tcPr>
            <w:tcW w:w="2545"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Contact name</w:t>
            </w:r>
          </w:p>
        </w:tc>
        <w:sdt>
          <w:sdtPr>
            <w:rPr>
              <w:rStyle w:val="Style5"/>
            </w:rPr>
            <w:id w:val="-989783250"/>
            <w:placeholder>
              <w:docPart w:val="AFF61BB0123647F2BD40773B5A73C440"/>
            </w:placeholder>
            <w:showingPlcHdr/>
          </w:sdtPr>
          <w:sdtEndPr>
            <w:rPr>
              <w:rStyle w:val="DefaultParagraphFont"/>
              <w:rFonts w:ascii="Times New Roman" w:hAnsi="Times New Roman"/>
              <w:sz w:val="24"/>
            </w:rPr>
          </w:sdtEndPr>
          <w:sdtContent>
            <w:tc>
              <w:tcPr>
                <w:tcW w:w="5641" w:type="dxa"/>
                <w:tcBorders>
                  <w:top w:val="single" w:sz="6" w:space="0" w:color="000000"/>
                </w:tcBorders>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05052D" w:rsidP="00F9228E">
            <w:pPr>
              <w:pStyle w:val="Normal1"/>
              <w:spacing w:before="100"/>
              <w:jc w:val="both"/>
            </w:pPr>
            <w:r>
              <w:rPr>
                <w:rFonts w:ascii="Arial" w:eastAsia="Arial" w:hAnsi="Arial" w:cs="Arial"/>
                <w:sz w:val="22"/>
                <w:szCs w:val="22"/>
              </w:rPr>
              <w:t>1.2</w:t>
            </w:r>
            <w:r w:rsidR="00590413">
              <w:rPr>
                <w:rFonts w:ascii="Arial" w:eastAsia="Arial" w:hAnsi="Arial" w:cs="Arial"/>
                <w:sz w:val="22"/>
                <w:szCs w:val="22"/>
              </w:rPr>
              <w:t>(b)</w:t>
            </w:r>
          </w:p>
        </w:tc>
        <w:tc>
          <w:tcPr>
            <w:tcW w:w="2545" w:type="dxa"/>
          </w:tcPr>
          <w:p w:rsidR="00590413" w:rsidRDefault="00590413" w:rsidP="00F9228E">
            <w:pPr>
              <w:pStyle w:val="Normal1"/>
              <w:spacing w:before="100"/>
              <w:jc w:val="both"/>
            </w:pPr>
            <w:r>
              <w:rPr>
                <w:rFonts w:ascii="Arial" w:eastAsia="Arial" w:hAnsi="Arial" w:cs="Arial"/>
                <w:sz w:val="22"/>
                <w:szCs w:val="22"/>
              </w:rPr>
              <w:t>Name of organisation</w:t>
            </w:r>
          </w:p>
        </w:tc>
        <w:sdt>
          <w:sdtPr>
            <w:rPr>
              <w:rStyle w:val="Style5"/>
            </w:rPr>
            <w:id w:val="1839040178"/>
            <w:placeholder>
              <w:docPart w:val="B4239C10B96343238EB5F4862758499C"/>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05052D" w:rsidP="00F9228E">
            <w:pPr>
              <w:pStyle w:val="Normal1"/>
              <w:spacing w:before="100"/>
              <w:jc w:val="both"/>
            </w:pPr>
            <w:r>
              <w:rPr>
                <w:rFonts w:ascii="Arial" w:eastAsia="Arial" w:hAnsi="Arial" w:cs="Arial"/>
                <w:sz w:val="22"/>
                <w:szCs w:val="22"/>
              </w:rPr>
              <w:t>1.2</w:t>
            </w:r>
            <w:r w:rsidR="00590413">
              <w:rPr>
                <w:rFonts w:ascii="Arial" w:eastAsia="Arial" w:hAnsi="Arial" w:cs="Arial"/>
                <w:sz w:val="22"/>
                <w:szCs w:val="22"/>
              </w:rPr>
              <w:t>(c)</w:t>
            </w:r>
          </w:p>
        </w:tc>
        <w:tc>
          <w:tcPr>
            <w:tcW w:w="2545" w:type="dxa"/>
          </w:tcPr>
          <w:p w:rsidR="00590413" w:rsidRDefault="00590413" w:rsidP="00F9228E">
            <w:pPr>
              <w:pStyle w:val="Normal1"/>
              <w:spacing w:before="100"/>
              <w:jc w:val="both"/>
            </w:pPr>
            <w:r>
              <w:rPr>
                <w:rFonts w:ascii="Arial" w:eastAsia="Arial" w:hAnsi="Arial" w:cs="Arial"/>
                <w:sz w:val="22"/>
                <w:szCs w:val="22"/>
              </w:rPr>
              <w:t>Role in organisation</w:t>
            </w:r>
          </w:p>
        </w:tc>
        <w:sdt>
          <w:sdtPr>
            <w:rPr>
              <w:rStyle w:val="Style5"/>
            </w:rPr>
            <w:id w:val="2052036052"/>
            <w:placeholder>
              <w:docPart w:val="BECF9855826A4BA3A537F9D9F48C61EF"/>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20"/>
        </w:trPr>
        <w:tc>
          <w:tcPr>
            <w:tcW w:w="1703" w:type="dxa"/>
          </w:tcPr>
          <w:p w:rsidR="00590413" w:rsidRDefault="0005052D" w:rsidP="00F9228E">
            <w:pPr>
              <w:pStyle w:val="Normal1"/>
              <w:spacing w:before="100"/>
              <w:jc w:val="both"/>
            </w:pPr>
            <w:r>
              <w:rPr>
                <w:rFonts w:ascii="Arial" w:eastAsia="Arial" w:hAnsi="Arial" w:cs="Arial"/>
                <w:sz w:val="22"/>
                <w:szCs w:val="22"/>
              </w:rPr>
              <w:t>1.2</w:t>
            </w:r>
            <w:r w:rsidR="00590413">
              <w:rPr>
                <w:rFonts w:ascii="Arial" w:eastAsia="Arial" w:hAnsi="Arial" w:cs="Arial"/>
                <w:sz w:val="22"/>
                <w:szCs w:val="22"/>
              </w:rPr>
              <w:t>(d)</w:t>
            </w:r>
          </w:p>
        </w:tc>
        <w:tc>
          <w:tcPr>
            <w:tcW w:w="2545" w:type="dxa"/>
          </w:tcPr>
          <w:p w:rsidR="00590413" w:rsidRDefault="00590413" w:rsidP="00F9228E">
            <w:pPr>
              <w:pStyle w:val="Normal1"/>
              <w:spacing w:before="100"/>
              <w:jc w:val="both"/>
            </w:pPr>
            <w:r>
              <w:rPr>
                <w:rFonts w:ascii="Arial" w:eastAsia="Arial" w:hAnsi="Arial" w:cs="Arial"/>
                <w:sz w:val="22"/>
                <w:szCs w:val="22"/>
              </w:rPr>
              <w:t>Phone number</w:t>
            </w:r>
          </w:p>
        </w:tc>
        <w:sdt>
          <w:sdtPr>
            <w:rPr>
              <w:rStyle w:val="Style5"/>
            </w:rPr>
            <w:id w:val="968790293"/>
            <w:placeholder>
              <w:docPart w:val="A1004772D4D04AA391CC46136EFFCD12"/>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05052D" w:rsidP="00F9228E">
            <w:pPr>
              <w:pStyle w:val="Normal1"/>
              <w:spacing w:before="100"/>
              <w:jc w:val="both"/>
            </w:pPr>
            <w:r>
              <w:rPr>
                <w:rFonts w:ascii="Arial" w:eastAsia="Arial" w:hAnsi="Arial" w:cs="Arial"/>
                <w:sz w:val="22"/>
                <w:szCs w:val="22"/>
              </w:rPr>
              <w:t>1.2</w:t>
            </w:r>
            <w:r w:rsidR="00590413">
              <w:rPr>
                <w:rFonts w:ascii="Arial" w:eastAsia="Arial" w:hAnsi="Arial" w:cs="Arial"/>
                <w:sz w:val="22"/>
                <w:szCs w:val="22"/>
              </w:rPr>
              <w:t>(e)</w:t>
            </w:r>
          </w:p>
        </w:tc>
        <w:tc>
          <w:tcPr>
            <w:tcW w:w="2545" w:type="dxa"/>
          </w:tcPr>
          <w:p w:rsidR="00590413" w:rsidRDefault="00590413" w:rsidP="00F9228E">
            <w:pPr>
              <w:pStyle w:val="Normal1"/>
              <w:spacing w:before="100"/>
              <w:jc w:val="both"/>
            </w:pPr>
            <w:r>
              <w:rPr>
                <w:rFonts w:ascii="Arial" w:eastAsia="Arial" w:hAnsi="Arial" w:cs="Arial"/>
                <w:sz w:val="22"/>
                <w:szCs w:val="22"/>
              </w:rPr>
              <w:t xml:space="preserve">E-mail address </w:t>
            </w:r>
          </w:p>
        </w:tc>
        <w:sdt>
          <w:sdtPr>
            <w:rPr>
              <w:rStyle w:val="Style5"/>
            </w:rPr>
            <w:id w:val="-1441995854"/>
            <w:placeholder>
              <w:docPart w:val="5AD39EC448D24D15BD107D7036B93703"/>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05052D" w:rsidP="00F9228E">
            <w:pPr>
              <w:pStyle w:val="Normal1"/>
              <w:spacing w:before="100"/>
              <w:jc w:val="both"/>
            </w:pPr>
            <w:r>
              <w:rPr>
                <w:rFonts w:ascii="Arial" w:eastAsia="Arial" w:hAnsi="Arial" w:cs="Arial"/>
                <w:sz w:val="22"/>
                <w:szCs w:val="22"/>
              </w:rPr>
              <w:t>1.2</w:t>
            </w:r>
            <w:r w:rsidR="00590413">
              <w:rPr>
                <w:rFonts w:ascii="Arial" w:eastAsia="Arial" w:hAnsi="Arial" w:cs="Arial"/>
                <w:sz w:val="22"/>
                <w:szCs w:val="22"/>
              </w:rPr>
              <w:t>(f)</w:t>
            </w:r>
          </w:p>
        </w:tc>
        <w:tc>
          <w:tcPr>
            <w:tcW w:w="2545" w:type="dxa"/>
          </w:tcPr>
          <w:p w:rsidR="00590413" w:rsidRDefault="00590413" w:rsidP="00F9228E">
            <w:pPr>
              <w:pStyle w:val="Normal1"/>
              <w:spacing w:before="100"/>
              <w:jc w:val="both"/>
            </w:pPr>
            <w:r>
              <w:rPr>
                <w:rFonts w:ascii="Arial" w:eastAsia="Arial" w:hAnsi="Arial" w:cs="Arial"/>
                <w:sz w:val="22"/>
                <w:szCs w:val="22"/>
              </w:rPr>
              <w:t>Postal address</w:t>
            </w:r>
          </w:p>
        </w:tc>
        <w:sdt>
          <w:sdtPr>
            <w:rPr>
              <w:rStyle w:val="Style5"/>
            </w:rPr>
            <w:id w:val="1741445287"/>
            <w:placeholder>
              <w:docPart w:val="137FE856C85648EA96BA7C284F5E8132"/>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20"/>
        </w:trPr>
        <w:tc>
          <w:tcPr>
            <w:tcW w:w="1703" w:type="dxa"/>
          </w:tcPr>
          <w:p w:rsidR="00590413" w:rsidRDefault="0005052D" w:rsidP="00F9228E">
            <w:pPr>
              <w:pStyle w:val="Normal1"/>
              <w:spacing w:before="100"/>
              <w:jc w:val="both"/>
            </w:pPr>
            <w:r>
              <w:rPr>
                <w:rFonts w:ascii="Arial" w:eastAsia="Arial" w:hAnsi="Arial" w:cs="Arial"/>
                <w:sz w:val="22"/>
                <w:szCs w:val="22"/>
              </w:rPr>
              <w:t>1.2</w:t>
            </w:r>
            <w:r w:rsidR="00590413">
              <w:rPr>
                <w:rFonts w:ascii="Arial" w:eastAsia="Arial" w:hAnsi="Arial" w:cs="Arial"/>
                <w:sz w:val="22"/>
                <w:szCs w:val="22"/>
              </w:rPr>
              <w:t>(g)</w:t>
            </w:r>
          </w:p>
        </w:tc>
        <w:tc>
          <w:tcPr>
            <w:tcW w:w="2545" w:type="dxa"/>
          </w:tcPr>
          <w:p w:rsidR="00590413" w:rsidRDefault="00590413" w:rsidP="00F9228E">
            <w:pPr>
              <w:pStyle w:val="Normal1"/>
              <w:spacing w:before="100"/>
              <w:jc w:val="both"/>
            </w:pPr>
            <w:r>
              <w:rPr>
                <w:rFonts w:ascii="Arial" w:eastAsia="Arial" w:hAnsi="Arial" w:cs="Arial"/>
                <w:sz w:val="22"/>
                <w:szCs w:val="22"/>
              </w:rPr>
              <w:t>Signature (electronic is acceptable)</w:t>
            </w:r>
          </w:p>
        </w:tc>
        <w:sdt>
          <w:sdtPr>
            <w:rPr>
              <w:rStyle w:val="Style5"/>
            </w:rPr>
            <w:id w:val="-1405062043"/>
            <w:placeholder>
              <w:docPart w:val="63E9F05FD30C44DDAF46E8AD47CB80E7"/>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rPr>
          <w:trHeight w:val="300"/>
        </w:trPr>
        <w:tc>
          <w:tcPr>
            <w:tcW w:w="1703" w:type="dxa"/>
          </w:tcPr>
          <w:p w:rsidR="00590413" w:rsidRDefault="0005052D" w:rsidP="00F9228E">
            <w:pPr>
              <w:pStyle w:val="Normal1"/>
              <w:spacing w:before="100"/>
              <w:jc w:val="both"/>
            </w:pPr>
            <w:r>
              <w:rPr>
                <w:rFonts w:ascii="Arial" w:eastAsia="Arial" w:hAnsi="Arial" w:cs="Arial"/>
                <w:sz w:val="22"/>
                <w:szCs w:val="22"/>
              </w:rPr>
              <w:t>1.2</w:t>
            </w:r>
            <w:r w:rsidR="00590413">
              <w:rPr>
                <w:rFonts w:ascii="Arial" w:eastAsia="Arial" w:hAnsi="Arial" w:cs="Arial"/>
                <w:sz w:val="22"/>
                <w:szCs w:val="22"/>
              </w:rPr>
              <w:t>(h)</w:t>
            </w:r>
          </w:p>
        </w:tc>
        <w:tc>
          <w:tcPr>
            <w:tcW w:w="2545" w:type="dxa"/>
          </w:tcPr>
          <w:p w:rsidR="00590413" w:rsidRDefault="00590413" w:rsidP="00F9228E">
            <w:pPr>
              <w:pStyle w:val="Normal1"/>
              <w:spacing w:before="100"/>
              <w:jc w:val="both"/>
            </w:pPr>
            <w:r>
              <w:rPr>
                <w:rFonts w:ascii="Arial" w:eastAsia="Arial" w:hAnsi="Arial" w:cs="Arial"/>
                <w:sz w:val="22"/>
                <w:szCs w:val="22"/>
              </w:rPr>
              <w:t>Date</w:t>
            </w:r>
          </w:p>
        </w:tc>
        <w:sdt>
          <w:sdtPr>
            <w:rPr>
              <w:rStyle w:val="Style5"/>
            </w:rPr>
            <w:id w:val="-1594319118"/>
            <w:placeholder>
              <w:docPart w:val="54431CB867C24611A3005D6E35346BD3"/>
            </w:placeholder>
            <w:showingPlcHdr/>
          </w:sdtPr>
          <w:sdtEndPr>
            <w:rPr>
              <w:rStyle w:val="DefaultParagraphFont"/>
              <w:rFonts w:ascii="Times New Roman" w:hAnsi="Times New Roman"/>
              <w:sz w:val="24"/>
            </w:rPr>
          </w:sdtEndPr>
          <w:sdtContent>
            <w:tc>
              <w:tcPr>
                <w:tcW w:w="5641"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7D1BEA" w:rsidRDefault="007D1BEA" w:rsidP="008422C5">
      <w:pPr>
        <w:pStyle w:val="Normal1"/>
        <w:contextualSpacing/>
        <w:jc w:val="both"/>
        <w:rPr>
          <w:rFonts w:ascii="Arial" w:eastAsia="Arial" w:hAnsi="Arial" w:cs="Arial"/>
        </w:rPr>
      </w:pPr>
    </w:p>
    <w:p w:rsidR="00590413" w:rsidRDefault="00590413" w:rsidP="00590413">
      <w:pPr>
        <w:pStyle w:val="Normal1"/>
      </w:pPr>
      <w:r>
        <w:br w:type="page"/>
      </w:r>
    </w:p>
    <w:p w:rsidR="00590413" w:rsidRDefault="00590413" w:rsidP="00590413">
      <w:pPr>
        <w:pStyle w:val="Normal1"/>
        <w:spacing w:before="100"/>
        <w:ind w:left="-525"/>
        <w:jc w:val="both"/>
      </w:pPr>
      <w:r>
        <w:rPr>
          <w:rFonts w:ascii="Arial" w:eastAsia="Arial" w:hAnsi="Arial" w:cs="Arial"/>
          <w:b/>
          <w:sz w:val="36"/>
          <w:szCs w:val="36"/>
        </w:rPr>
        <w:lastRenderedPageBreak/>
        <w:t>Part 2: Exclusion Grounds</w:t>
      </w:r>
    </w:p>
    <w:p w:rsidR="00590413" w:rsidRDefault="00590413" w:rsidP="00590413">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p w:rsidR="00601939" w:rsidRDefault="00601939" w:rsidP="00601939">
      <w:pPr>
        <w:pStyle w:val="Normal1"/>
        <w:spacing w:before="100"/>
        <w:jc w:val="both"/>
      </w:pP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590413" w:rsidTr="00F9228E">
        <w:trPr>
          <w:trHeight w:val="500"/>
        </w:trPr>
        <w:tc>
          <w:tcPr>
            <w:tcW w:w="1364" w:type="dxa"/>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Grounds for mandatory exclusion</w:t>
            </w:r>
          </w:p>
        </w:tc>
      </w:tr>
      <w:tr w:rsidR="00601939" w:rsidTr="00601939">
        <w:trPr>
          <w:trHeight w:val="500"/>
        </w:trPr>
        <w:tc>
          <w:tcPr>
            <w:tcW w:w="9356" w:type="dxa"/>
            <w:gridSpan w:val="3"/>
            <w:tcBorders>
              <w:top w:val="single" w:sz="8" w:space="0" w:color="000000"/>
              <w:bottom w:val="single" w:sz="6" w:space="0" w:color="000000"/>
            </w:tcBorders>
            <w:shd w:val="clear" w:color="auto" w:fill="auto"/>
          </w:tcPr>
          <w:p w:rsidR="00601939" w:rsidRDefault="00601939" w:rsidP="00F9228E">
            <w:pPr>
              <w:pStyle w:val="Normal1"/>
              <w:spacing w:before="100"/>
              <w:jc w:val="both"/>
              <w:rPr>
                <w:rFonts w:ascii="Arial" w:eastAsia="Arial" w:hAnsi="Arial" w:cs="Arial"/>
                <w:sz w:val="22"/>
                <w:szCs w:val="22"/>
              </w:rPr>
            </w:pPr>
            <w:r>
              <w:rPr>
                <w:rFonts w:ascii="Arial" w:eastAsia="Arial" w:hAnsi="Arial" w:cs="Arial"/>
                <w:b/>
                <w:sz w:val="22"/>
                <w:szCs w:val="22"/>
              </w:rPr>
              <w:t>Evaluation criteria for this section:</w:t>
            </w:r>
          </w:p>
          <w:p w:rsidR="00601939" w:rsidRDefault="00601939"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p>
          <w:p w:rsidR="00601939" w:rsidRDefault="00601939" w:rsidP="00F9228E">
            <w:pPr>
              <w:pStyle w:val="Normal1"/>
              <w:spacing w:before="100"/>
              <w:jc w:val="both"/>
              <w:rPr>
                <w:rFonts w:ascii="Arial" w:eastAsia="Arial" w:hAnsi="Arial" w:cs="Arial"/>
                <w:sz w:val="22"/>
                <w:szCs w:val="22"/>
              </w:rPr>
            </w:pPr>
          </w:p>
          <w:p w:rsidR="00601939" w:rsidRDefault="00601939" w:rsidP="00F9228E">
            <w:pPr>
              <w:pStyle w:val="Normal1"/>
              <w:spacing w:before="100"/>
              <w:jc w:val="both"/>
              <w:rPr>
                <w:rFonts w:ascii="Arial" w:eastAsia="Arial" w:hAnsi="Arial" w:cs="Arial"/>
                <w:sz w:val="22"/>
                <w:szCs w:val="22"/>
              </w:rPr>
            </w:pPr>
            <w:r>
              <w:rPr>
                <w:rFonts w:ascii="Arial" w:eastAsia="Arial" w:hAnsi="Arial" w:cs="Arial"/>
                <w:b/>
                <w:sz w:val="22"/>
                <w:szCs w:val="22"/>
              </w:rPr>
              <w:t>Self-Cleaning</w:t>
            </w:r>
          </w:p>
          <w:p w:rsidR="00601939" w:rsidRDefault="00601939" w:rsidP="00F9228E">
            <w:pPr>
              <w:pStyle w:val="Normal1"/>
              <w:spacing w:before="100"/>
              <w:jc w:val="both"/>
              <w:rPr>
                <w:rFonts w:ascii="Arial" w:eastAsia="Arial" w:hAnsi="Arial" w:cs="Arial"/>
                <w:sz w:val="22"/>
                <w:szCs w:val="22"/>
              </w:rPr>
            </w:pPr>
            <w:r>
              <w:rPr>
                <w:rFonts w:ascii="Arial" w:eastAsia="Arial" w:hAnsi="Arial" w:cs="Arial"/>
                <w:sz w:val="22"/>
                <w:szCs w:val="22"/>
              </w:rPr>
              <w:t>Any supplier that answers ‘Yes’ to questions in this section should provide sufficient evidence, in a separate response, that provides a summary of the ci</w:t>
            </w:r>
            <w:r w:rsidR="00D70132">
              <w:rPr>
                <w:rFonts w:ascii="Arial" w:eastAsia="Arial" w:hAnsi="Arial" w:cs="Arial"/>
                <w:sz w:val="22"/>
                <w:szCs w:val="22"/>
              </w:rPr>
              <w:t>r</w:t>
            </w:r>
            <w:r>
              <w:rPr>
                <w:rFonts w:ascii="Arial" w:eastAsia="Arial" w:hAnsi="Arial" w:cs="Arial"/>
                <w:sz w:val="22"/>
                <w:szCs w:val="22"/>
              </w:rPr>
              <w:t>cumstances and any remedial action that has taken place subsequently and effectively “self-cleans” the situation referred to in that question. The supplier has to demonst</w:t>
            </w:r>
            <w:r w:rsidR="00D70132">
              <w:rPr>
                <w:rFonts w:ascii="Arial" w:eastAsia="Arial" w:hAnsi="Arial" w:cs="Arial"/>
                <w:sz w:val="22"/>
                <w:szCs w:val="22"/>
              </w:rPr>
              <w:t>r</w:t>
            </w:r>
            <w:r>
              <w:rPr>
                <w:rFonts w:ascii="Arial" w:eastAsia="Arial" w:hAnsi="Arial" w:cs="Arial"/>
                <w:sz w:val="22"/>
                <w:szCs w:val="22"/>
              </w:rPr>
              <w:t xml:space="preserve">ate it has taken such remedial action, to the satisfaction of the Authority in each case. </w:t>
            </w:r>
          </w:p>
          <w:p w:rsidR="00601939" w:rsidRDefault="00601939" w:rsidP="00F9228E">
            <w:pPr>
              <w:pStyle w:val="Normal1"/>
              <w:spacing w:before="100"/>
              <w:jc w:val="both"/>
              <w:rPr>
                <w:rFonts w:ascii="Arial" w:eastAsia="Arial" w:hAnsi="Arial" w:cs="Arial"/>
                <w:sz w:val="22"/>
                <w:szCs w:val="22"/>
              </w:rPr>
            </w:pPr>
          </w:p>
          <w:p w:rsidR="00601939" w:rsidRDefault="00601939"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If such evidence is considered by the Authority (whose decision will be final) as sufficient, the economic operator concerned shall be allowed to continue in the procurement process. </w:t>
            </w:r>
            <w:r w:rsidR="002E3725">
              <w:rPr>
                <w:rFonts w:ascii="Arial" w:eastAsia="Arial" w:hAnsi="Arial" w:cs="Arial"/>
                <w:sz w:val="22"/>
                <w:szCs w:val="22"/>
              </w:rPr>
              <w:t>In order for th</w:t>
            </w:r>
            <w:r w:rsidR="00D70132">
              <w:rPr>
                <w:rFonts w:ascii="Arial" w:eastAsia="Arial" w:hAnsi="Arial" w:cs="Arial"/>
                <w:sz w:val="22"/>
                <w:szCs w:val="22"/>
              </w:rPr>
              <w:t>e</w:t>
            </w:r>
            <w:r w:rsidR="002E3725">
              <w:rPr>
                <w:rFonts w:ascii="Arial" w:eastAsia="Arial" w:hAnsi="Arial" w:cs="Arial"/>
                <w:sz w:val="22"/>
                <w:szCs w:val="22"/>
              </w:rPr>
              <w:t xml:space="preserve"> evidence referred to above to be sufficient, the Supplier s</w:t>
            </w:r>
            <w:r w:rsidR="00D70132">
              <w:rPr>
                <w:rFonts w:ascii="Arial" w:eastAsia="Arial" w:hAnsi="Arial" w:cs="Arial"/>
                <w:sz w:val="22"/>
                <w:szCs w:val="22"/>
              </w:rPr>
              <w:t>ha</w:t>
            </w:r>
            <w:r w:rsidR="002E3725">
              <w:rPr>
                <w:rFonts w:ascii="Arial" w:eastAsia="Arial" w:hAnsi="Arial" w:cs="Arial"/>
                <w:sz w:val="22"/>
                <w:szCs w:val="22"/>
              </w:rPr>
              <w:t xml:space="preserve">ll, as a minimum, </w:t>
            </w:r>
            <w:r w:rsidR="00E85432" w:rsidRPr="00916202">
              <w:rPr>
                <w:rFonts w:ascii="Arial" w:eastAsia="Arial" w:hAnsi="Arial" w:cs="Arial"/>
                <w:sz w:val="22"/>
                <w:szCs w:val="22"/>
              </w:rPr>
              <w:t>demonstrate</w:t>
            </w:r>
            <w:r w:rsidR="00916202">
              <w:rPr>
                <w:rFonts w:ascii="Arial" w:eastAsia="Arial" w:hAnsi="Arial" w:cs="Arial"/>
                <w:sz w:val="22"/>
                <w:szCs w:val="22"/>
              </w:rPr>
              <w:t xml:space="preserve"> </w:t>
            </w:r>
            <w:r w:rsidR="002E3725" w:rsidRPr="00916202">
              <w:rPr>
                <w:rFonts w:ascii="Arial" w:eastAsia="Arial" w:hAnsi="Arial" w:cs="Arial"/>
                <w:sz w:val="22"/>
                <w:szCs w:val="22"/>
              </w:rPr>
              <w:t>that it has:</w:t>
            </w:r>
          </w:p>
          <w:p w:rsidR="002E3725" w:rsidRDefault="002E3725" w:rsidP="00252B1D">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paid or undertaken to pay compensation in respect of any damage caused by the criminal offence or misconduct;</w:t>
            </w:r>
          </w:p>
          <w:p w:rsidR="002E3725" w:rsidRDefault="002E3725" w:rsidP="00252B1D">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clarified the facts and circumstances in a comprehensive manner by actively collaborating with the investigating authorities; and</w:t>
            </w:r>
          </w:p>
          <w:p w:rsidR="002E3725" w:rsidRDefault="002E3725" w:rsidP="00252B1D">
            <w:pPr>
              <w:pStyle w:val="Normal1"/>
              <w:numPr>
                <w:ilvl w:val="0"/>
                <w:numId w:val="8"/>
              </w:numPr>
              <w:spacing w:before="100"/>
              <w:jc w:val="both"/>
              <w:rPr>
                <w:rFonts w:ascii="Arial" w:eastAsia="Arial" w:hAnsi="Arial" w:cs="Arial"/>
                <w:sz w:val="22"/>
                <w:szCs w:val="22"/>
              </w:rPr>
            </w:pPr>
            <w:proofErr w:type="gramStart"/>
            <w:r>
              <w:rPr>
                <w:rFonts w:ascii="Arial" w:eastAsia="Arial" w:hAnsi="Arial" w:cs="Arial"/>
                <w:sz w:val="22"/>
                <w:szCs w:val="22"/>
              </w:rPr>
              <w:t>taken</w:t>
            </w:r>
            <w:proofErr w:type="gramEnd"/>
            <w:r>
              <w:rPr>
                <w:rFonts w:ascii="Arial" w:eastAsia="Arial" w:hAnsi="Arial" w:cs="Arial"/>
                <w:sz w:val="22"/>
                <w:szCs w:val="22"/>
              </w:rPr>
              <w:t xml:space="preserve"> concrete technical, organisational and personnel measures that are appropriate to prevent further criminal offences or misconduct. </w:t>
            </w:r>
          </w:p>
          <w:p w:rsidR="002E3725" w:rsidRDefault="002E3725" w:rsidP="002E3725">
            <w:pPr>
              <w:pStyle w:val="Normal1"/>
              <w:spacing w:before="100"/>
              <w:jc w:val="both"/>
              <w:rPr>
                <w:rFonts w:ascii="Arial" w:eastAsia="Arial" w:hAnsi="Arial" w:cs="Arial"/>
                <w:sz w:val="22"/>
                <w:szCs w:val="22"/>
              </w:rPr>
            </w:pPr>
            <w:r>
              <w:rPr>
                <w:rFonts w:ascii="Arial" w:eastAsia="Arial" w:hAnsi="Arial" w:cs="Arial"/>
                <w:sz w:val="22"/>
                <w:szCs w:val="22"/>
              </w:rPr>
              <w:t xml:space="preserve">The measures taken by the Supplier shall be evaluated taking into account the gravity and particular circumstances of the criminal offence or misconduct. Where the measures are considered by the Authority to be insufficient, the Supplier shall be given a statement of the reasons for that decision. </w:t>
            </w:r>
          </w:p>
          <w:p w:rsidR="002E3725" w:rsidRDefault="002E3725" w:rsidP="002E3725">
            <w:pPr>
              <w:pStyle w:val="Normal1"/>
              <w:spacing w:before="100"/>
              <w:jc w:val="both"/>
              <w:rPr>
                <w:rFonts w:ascii="Arial" w:eastAsia="Arial" w:hAnsi="Arial" w:cs="Arial"/>
                <w:sz w:val="22"/>
                <w:szCs w:val="22"/>
              </w:rPr>
            </w:pPr>
          </w:p>
          <w:p w:rsidR="002E3725" w:rsidRDefault="002E3725" w:rsidP="002E3725">
            <w:pPr>
              <w:pStyle w:val="Normal1"/>
              <w:spacing w:before="100"/>
              <w:jc w:val="both"/>
              <w:rPr>
                <w:rFonts w:ascii="Arial" w:eastAsia="Arial" w:hAnsi="Arial" w:cs="Arial"/>
                <w:sz w:val="22"/>
                <w:szCs w:val="22"/>
              </w:rPr>
            </w:pPr>
            <w:r>
              <w:rPr>
                <w:rFonts w:ascii="Arial" w:eastAsia="Arial" w:hAnsi="Arial" w:cs="Arial"/>
                <w:b/>
                <w:sz w:val="22"/>
                <w:szCs w:val="22"/>
              </w:rPr>
              <w:t>Scoring Methodology for this section:</w:t>
            </w:r>
          </w:p>
          <w:p w:rsidR="002E3725" w:rsidRPr="002E3725" w:rsidRDefault="002E3725" w:rsidP="002E3725">
            <w:pPr>
              <w:pStyle w:val="Normal1"/>
              <w:spacing w:before="100"/>
              <w:jc w:val="both"/>
              <w:rPr>
                <w:rFonts w:ascii="Arial" w:eastAsia="Arial" w:hAnsi="Arial" w:cs="Arial"/>
                <w:sz w:val="22"/>
                <w:szCs w:val="22"/>
              </w:rPr>
            </w:pPr>
            <w:r>
              <w:rPr>
                <w:rFonts w:ascii="Arial" w:eastAsia="Arial" w:hAnsi="Arial" w:cs="Arial"/>
                <w:sz w:val="22"/>
                <w:szCs w:val="22"/>
              </w:rPr>
              <w:t>Pass or Fail (where ‘No’ or with satisfactory self-cleaning = Pass and ‘Yes’ with no satisfactory self-cleaning = Fail)</w:t>
            </w:r>
          </w:p>
        </w:tc>
      </w:tr>
      <w:tr w:rsidR="00590413" w:rsidTr="00F9228E">
        <w:trPr>
          <w:trHeight w:val="40"/>
        </w:trPr>
        <w:tc>
          <w:tcPr>
            <w:tcW w:w="1364" w:type="dxa"/>
            <w:tcBorders>
              <w:top w:val="single" w:sz="6" w:space="0" w:color="000000"/>
              <w:bottom w:val="single" w:sz="6" w:space="0" w:color="000000"/>
            </w:tcBorders>
            <w:shd w:val="clear" w:color="auto" w:fill="CCFFFF"/>
          </w:tcPr>
          <w:p w:rsidR="00590413" w:rsidRDefault="00590413" w:rsidP="00F9228E">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rsidR="00590413" w:rsidRDefault="00590413" w:rsidP="00F9228E">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0"/>
                <w:szCs w:val="20"/>
              </w:rPr>
              <w:t>Response</w:t>
            </w:r>
          </w:p>
        </w:tc>
      </w:tr>
      <w:tr w:rsidR="00590413" w:rsidTr="00F9228E">
        <w:trPr>
          <w:trHeight w:val="1340"/>
        </w:trPr>
        <w:tc>
          <w:tcPr>
            <w:tcW w:w="1364"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rsidR="00590413" w:rsidRDefault="00590413" w:rsidP="00F9228E">
            <w:pPr>
              <w:pStyle w:val="Normal1"/>
              <w:jc w:val="both"/>
            </w:pPr>
            <w:r>
              <w:rPr>
                <w:rFonts w:ascii="Arial" w:eastAsia="Arial" w:hAnsi="Arial" w:cs="Arial"/>
                <w:b/>
                <w:sz w:val="22"/>
                <w:szCs w:val="22"/>
              </w:rPr>
              <w:t xml:space="preserve">Regulations 57(1) and (2) </w:t>
            </w:r>
          </w:p>
          <w:p w:rsidR="00590413" w:rsidRDefault="00590413" w:rsidP="00F9228E">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90413" w:rsidRDefault="00590413" w:rsidP="00F9228E">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w:t>
              </w:r>
              <w:r w:rsidR="00D70132">
                <w:rPr>
                  <w:rStyle w:val="Hyperlink"/>
                  <w:rFonts w:ascii="Arial" w:eastAsia="Arial" w:hAnsi="Arial" w:cs="Arial"/>
                  <w:sz w:val="22"/>
                  <w:szCs w:val="22"/>
                </w:rPr>
                <w:t xml:space="preserve"> </w:t>
              </w:r>
              <w:r w:rsidRPr="00105AD3">
                <w:rPr>
                  <w:rStyle w:val="Hyperlink"/>
                  <w:rFonts w:ascii="Arial" w:eastAsia="Arial" w:hAnsi="Arial" w:cs="Arial"/>
                  <w:sz w:val="22"/>
                  <w:szCs w:val="22"/>
                </w:rPr>
                <w:t>page</w:t>
              </w:r>
            </w:hyperlink>
            <w:r>
              <w:rPr>
                <w:rFonts w:ascii="Arial" w:eastAsia="Arial" w:hAnsi="Arial" w:cs="Arial"/>
                <w:sz w:val="22"/>
                <w:szCs w:val="22"/>
              </w:rPr>
              <w:t>.</w:t>
            </w:r>
          </w:p>
        </w:tc>
      </w:tr>
      <w:tr w:rsidR="00590413" w:rsidTr="00F9228E">
        <w:tc>
          <w:tcPr>
            <w:tcW w:w="1364" w:type="dxa"/>
          </w:tcPr>
          <w:p w:rsidR="00590413" w:rsidRDefault="00590413" w:rsidP="00F9228E">
            <w:pPr>
              <w:pStyle w:val="Normal1"/>
              <w:tabs>
                <w:tab w:val="left" w:pos="0"/>
              </w:tabs>
              <w:spacing w:before="100"/>
              <w:jc w:val="both"/>
            </w:pPr>
          </w:p>
        </w:tc>
        <w:tc>
          <w:tcPr>
            <w:tcW w:w="4444" w:type="dxa"/>
          </w:tcPr>
          <w:p w:rsidR="00590413" w:rsidRDefault="00590413" w:rsidP="00F9228E">
            <w:pPr>
              <w:pStyle w:val="Normal1"/>
              <w:tabs>
                <w:tab w:val="left" w:pos="743"/>
              </w:tabs>
              <w:spacing w:before="100"/>
              <w:ind w:left="34"/>
              <w:jc w:val="both"/>
            </w:pPr>
            <w:r>
              <w:rPr>
                <w:rFonts w:ascii="Arial" w:eastAsia="Arial" w:hAnsi="Arial" w:cs="Arial"/>
                <w:sz w:val="22"/>
                <w:szCs w:val="22"/>
              </w:rPr>
              <w:t xml:space="preserve">Participation in a criminal organisation.  </w:t>
            </w:r>
          </w:p>
        </w:tc>
        <w:bookmarkStart w:id="5" w:name="_17dp8vu" w:colFirst="0" w:colLast="0"/>
        <w:bookmarkStart w:id="6" w:name="_3rdcrjn" w:colFirst="0" w:colLast="0"/>
        <w:bookmarkEnd w:id="5"/>
        <w:bookmarkEnd w:id="6"/>
        <w:tc>
          <w:tcPr>
            <w:tcW w:w="3548" w:type="dxa"/>
          </w:tcPr>
          <w:p w:rsidR="00407BAD" w:rsidRDefault="00E317C9" w:rsidP="00F9228E">
            <w:pPr>
              <w:pStyle w:val="Normal1"/>
              <w:jc w:val="both"/>
            </w:pPr>
            <w:sdt>
              <w:sdtPr>
                <w:rPr>
                  <w:rStyle w:val="Style1"/>
                </w:rPr>
                <w:id w:val="-761143063"/>
                <w:placeholder>
                  <w:docPart w:val="57532280F1E444328D1492D2A363A88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c>
          <w:tcPr>
            <w:tcW w:w="1364" w:type="dxa"/>
          </w:tcPr>
          <w:p w:rsidR="00590413" w:rsidRDefault="00590413" w:rsidP="00F9228E">
            <w:pPr>
              <w:pStyle w:val="Normal1"/>
              <w:tabs>
                <w:tab w:val="left" w:pos="743"/>
              </w:tabs>
              <w:spacing w:before="100"/>
              <w:jc w:val="both"/>
            </w:pPr>
          </w:p>
        </w:tc>
        <w:tc>
          <w:tcPr>
            <w:tcW w:w="4444" w:type="dxa"/>
          </w:tcPr>
          <w:p w:rsidR="00590413" w:rsidRDefault="00590413" w:rsidP="00F9228E">
            <w:pPr>
              <w:pStyle w:val="Normal1"/>
              <w:tabs>
                <w:tab w:val="left" w:pos="743"/>
              </w:tabs>
              <w:spacing w:before="100"/>
              <w:jc w:val="both"/>
            </w:pPr>
            <w:r>
              <w:rPr>
                <w:rFonts w:ascii="Arial" w:eastAsia="Arial" w:hAnsi="Arial" w:cs="Arial"/>
                <w:sz w:val="22"/>
                <w:szCs w:val="22"/>
              </w:rPr>
              <w:t xml:space="preserve">Corruption.  </w:t>
            </w:r>
          </w:p>
        </w:tc>
        <w:bookmarkStart w:id="7" w:name="_26in1rg" w:colFirst="0" w:colLast="0"/>
        <w:bookmarkStart w:id="8" w:name="_lnxbz9" w:colFirst="0" w:colLast="0"/>
        <w:bookmarkEnd w:id="7"/>
        <w:bookmarkEnd w:id="8"/>
        <w:tc>
          <w:tcPr>
            <w:tcW w:w="3548" w:type="dxa"/>
          </w:tcPr>
          <w:p w:rsidR="00407BAD" w:rsidRDefault="00E317C9" w:rsidP="00F9228E">
            <w:pPr>
              <w:pStyle w:val="Normal1"/>
              <w:jc w:val="both"/>
            </w:pPr>
            <w:sdt>
              <w:sdtPr>
                <w:rPr>
                  <w:rStyle w:val="Style1"/>
                </w:rPr>
                <w:id w:val="-154376165"/>
                <w:placeholder>
                  <w:docPart w:val="2BF733045F384C3EB5005652CD2E780D"/>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rPr>
          <w:trHeight w:val="240"/>
        </w:trPr>
        <w:tc>
          <w:tcPr>
            <w:tcW w:w="1364" w:type="dxa"/>
          </w:tcPr>
          <w:p w:rsidR="00590413" w:rsidRDefault="00590413" w:rsidP="00F9228E">
            <w:pPr>
              <w:pStyle w:val="Normal1"/>
              <w:tabs>
                <w:tab w:val="left" w:pos="34"/>
              </w:tabs>
              <w:spacing w:before="100"/>
              <w:jc w:val="both"/>
            </w:pPr>
          </w:p>
        </w:tc>
        <w:tc>
          <w:tcPr>
            <w:tcW w:w="4444" w:type="dxa"/>
          </w:tcPr>
          <w:p w:rsidR="00590413" w:rsidRDefault="00590413" w:rsidP="00F9228E">
            <w:pPr>
              <w:pStyle w:val="Normal1"/>
              <w:tabs>
                <w:tab w:val="left" w:pos="34"/>
              </w:tabs>
              <w:spacing w:before="100"/>
              <w:jc w:val="both"/>
            </w:pPr>
            <w:r>
              <w:rPr>
                <w:rFonts w:ascii="Arial" w:eastAsia="Arial" w:hAnsi="Arial" w:cs="Arial"/>
                <w:sz w:val="22"/>
                <w:szCs w:val="22"/>
              </w:rPr>
              <w:t xml:space="preserve">Fraud. </w:t>
            </w:r>
          </w:p>
        </w:tc>
        <w:bookmarkStart w:id="9" w:name="_35nkun2" w:colFirst="0" w:colLast="0"/>
        <w:bookmarkStart w:id="10" w:name="_1ksv4uv" w:colFirst="0" w:colLast="0"/>
        <w:bookmarkEnd w:id="9"/>
        <w:bookmarkEnd w:id="10"/>
        <w:tc>
          <w:tcPr>
            <w:tcW w:w="3548" w:type="dxa"/>
          </w:tcPr>
          <w:p w:rsidR="00407BAD" w:rsidRDefault="00E317C9" w:rsidP="00F9228E">
            <w:pPr>
              <w:pStyle w:val="Normal1"/>
              <w:jc w:val="both"/>
            </w:pPr>
            <w:sdt>
              <w:sdtPr>
                <w:rPr>
                  <w:rStyle w:val="Style1"/>
                </w:rPr>
                <w:id w:val="-1554224256"/>
                <w:placeholder>
                  <w:docPart w:val="9C90A6902B2346AEB846AEBE67916D5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c>
          <w:tcPr>
            <w:tcW w:w="1364" w:type="dxa"/>
          </w:tcPr>
          <w:p w:rsidR="00590413" w:rsidRDefault="00590413" w:rsidP="00F9228E">
            <w:pPr>
              <w:pStyle w:val="Normal1"/>
              <w:spacing w:before="100"/>
              <w:jc w:val="both"/>
            </w:pPr>
          </w:p>
        </w:tc>
        <w:tc>
          <w:tcPr>
            <w:tcW w:w="4444" w:type="dxa"/>
          </w:tcPr>
          <w:p w:rsidR="00590413" w:rsidRDefault="00590413" w:rsidP="00F9228E">
            <w:pPr>
              <w:pStyle w:val="Normal1"/>
              <w:spacing w:before="100"/>
              <w:jc w:val="both"/>
            </w:pPr>
            <w:r>
              <w:rPr>
                <w:rFonts w:ascii="Arial" w:eastAsia="Arial" w:hAnsi="Arial" w:cs="Arial"/>
                <w:sz w:val="22"/>
                <w:szCs w:val="22"/>
              </w:rPr>
              <w:t>Terrorist offences or offences linked to terrorist activities</w:t>
            </w:r>
          </w:p>
        </w:tc>
        <w:bookmarkStart w:id="11" w:name="_44sinio" w:colFirst="0" w:colLast="0"/>
        <w:bookmarkStart w:id="12" w:name="_2jxsxqh" w:colFirst="0" w:colLast="0"/>
        <w:bookmarkEnd w:id="11"/>
        <w:bookmarkEnd w:id="12"/>
        <w:tc>
          <w:tcPr>
            <w:tcW w:w="3548" w:type="dxa"/>
          </w:tcPr>
          <w:p w:rsidR="00407BAD" w:rsidRDefault="00E317C9" w:rsidP="00F9228E">
            <w:pPr>
              <w:pStyle w:val="Normal1"/>
              <w:jc w:val="both"/>
            </w:pPr>
            <w:sdt>
              <w:sdtPr>
                <w:rPr>
                  <w:rStyle w:val="Style1"/>
                </w:rPr>
                <w:id w:val="-1577980188"/>
                <w:placeholder>
                  <w:docPart w:val="992051F5021C4DED9B96F10E9DCB25C1"/>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c>
          <w:tcPr>
            <w:tcW w:w="1364" w:type="dxa"/>
          </w:tcPr>
          <w:p w:rsidR="00590413" w:rsidRDefault="00590413" w:rsidP="00F9228E">
            <w:pPr>
              <w:pStyle w:val="Normal1"/>
              <w:jc w:val="both"/>
            </w:pPr>
          </w:p>
        </w:tc>
        <w:tc>
          <w:tcPr>
            <w:tcW w:w="4444" w:type="dxa"/>
          </w:tcPr>
          <w:p w:rsidR="00590413" w:rsidRDefault="00590413" w:rsidP="00F9228E">
            <w:pPr>
              <w:pStyle w:val="Normal1"/>
              <w:jc w:val="both"/>
            </w:pPr>
            <w:r>
              <w:rPr>
                <w:rFonts w:ascii="Arial" w:eastAsia="Arial" w:hAnsi="Arial" w:cs="Arial"/>
                <w:sz w:val="22"/>
                <w:szCs w:val="22"/>
              </w:rPr>
              <w:t>Money laundering or terrorist financing</w:t>
            </w:r>
          </w:p>
        </w:tc>
        <w:bookmarkStart w:id="13" w:name="_z337ya" w:colFirst="0" w:colLast="0"/>
        <w:bookmarkEnd w:id="13"/>
        <w:tc>
          <w:tcPr>
            <w:tcW w:w="3548" w:type="dxa"/>
          </w:tcPr>
          <w:p w:rsidR="00B75448" w:rsidRDefault="00E317C9" w:rsidP="00F9228E">
            <w:pPr>
              <w:pStyle w:val="Normal1"/>
              <w:jc w:val="both"/>
              <w:rPr>
                <w:rFonts w:ascii="Arial" w:eastAsia="Arial" w:hAnsi="Arial" w:cs="Arial"/>
                <w:sz w:val="20"/>
                <w:szCs w:val="20"/>
              </w:rPr>
            </w:pPr>
            <w:sdt>
              <w:sdtPr>
                <w:rPr>
                  <w:rStyle w:val="Style1"/>
                </w:rPr>
                <w:id w:val="976113428"/>
                <w:placeholder>
                  <w:docPart w:val="F2A5C13C174E4B9D94C8EBA087FFB6D4"/>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B75448"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If Yes please provide details at 2.1(b)</w:t>
            </w:r>
          </w:p>
        </w:tc>
      </w:tr>
      <w:tr w:rsidR="00590413" w:rsidTr="00F9228E">
        <w:trPr>
          <w:trHeight w:val="560"/>
        </w:trPr>
        <w:tc>
          <w:tcPr>
            <w:tcW w:w="1364" w:type="dxa"/>
          </w:tcPr>
          <w:p w:rsidR="00590413" w:rsidRDefault="00590413" w:rsidP="00F9228E">
            <w:pPr>
              <w:pStyle w:val="Normal1"/>
              <w:spacing w:before="100"/>
              <w:ind w:right="317"/>
              <w:jc w:val="both"/>
            </w:pPr>
          </w:p>
        </w:tc>
        <w:tc>
          <w:tcPr>
            <w:tcW w:w="4444" w:type="dxa"/>
          </w:tcPr>
          <w:p w:rsidR="00590413" w:rsidRDefault="00590413" w:rsidP="00F9228E">
            <w:pPr>
              <w:pStyle w:val="Normal1"/>
              <w:spacing w:before="100"/>
              <w:jc w:val="both"/>
            </w:pPr>
            <w:r>
              <w:rPr>
                <w:rFonts w:ascii="Arial" w:eastAsia="Arial" w:hAnsi="Arial" w:cs="Arial"/>
                <w:sz w:val="22"/>
                <w:szCs w:val="22"/>
              </w:rPr>
              <w:t>Child labour and other forms of trafficking in human beings</w:t>
            </w:r>
          </w:p>
        </w:tc>
        <w:bookmarkStart w:id="14" w:name="_1y810tw" w:colFirst="0" w:colLast="0"/>
        <w:bookmarkStart w:id="15" w:name="_4i7ojhp" w:colFirst="0" w:colLast="0"/>
        <w:bookmarkEnd w:id="14"/>
        <w:bookmarkEnd w:id="15"/>
        <w:tc>
          <w:tcPr>
            <w:tcW w:w="3548" w:type="dxa"/>
          </w:tcPr>
          <w:p w:rsidR="00407BAD" w:rsidRDefault="00E317C9" w:rsidP="00F9228E">
            <w:pPr>
              <w:pStyle w:val="Normal1"/>
              <w:jc w:val="both"/>
            </w:pPr>
            <w:sdt>
              <w:sdtPr>
                <w:rPr>
                  <w:rStyle w:val="Style1"/>
                </w:rPr>
                <w:id w:val="1406807405"/>
                <w:placeholder>
                  <w:docPart w:val="A336DE389DAE4B3DA4836B372B79CF07"/>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90413" w:rsidTr="00F9228E">
        <w:tc>
          <w:tcPr>
            <w:tcW w:w="1364" w:type="dxa"/>
          </w:tcPr>
          <w:p w:rsidR="00590413" w:rsidRDefault="00590413" w:rsidP="00F9228E">
            <w:pPr>
              <w:pStyle w:val="Normal1"/>
              <w:keepLines/>
              <w:widowControl w:val="0"/>
              <w:spacing w:before="100"/>
              <w:jc w:val="both"/>
            </w:pPr>
            <w:r>
              <w:rPr>
                <w:rFonts w:ascii="Arial" w:eastAsia="Arial" w:hAnsi="Arial" w:cs="Arial"/>
                <w:sz w:val="22"/>
                <w:szCs w:val="22"/>
              </w:rPr>
              <w:t>2.1(b)</w:t>
            </w:r>
          </w:p>
        </w:tc>
        <w:tc>
          <w:tcPr>
            <w:tcW w:w="4444" w:type="dxa"/>
          </w:tcPr>
          <w:p w:rsidR="00590413" w:rsidRDefault="00590413" w:rsidP="00F9228E">
            <w:pPr>
              <w:pStyle w:val="Normal1"/>
              <w:keepLines/>
              <w:widowControl w:val="0"/>
              <w:jc w:val="both"/>
            </w:pPr>
            <w:r>
              <w:rPr>
                <w:rFonts w:ascii="Arial" w:eastAsia="Arial" w:hAnsi="Arial" w:cs="Arial"/>
                <w:sz w:val="22"/>
                <w:szCs w:val="22"/>
              </w:rPr>
              <w:t xml:space="preserve">If you have answered </w:t>
            </w:r>
            <w:r w:rsidR="00D70132">
              <w:rPr>
                <w:rFonts w:ascii="Arial" w:eastAsia="Arial" w:hAnsi="Arial" w:cs="Arial"/>
                <w:sz w:val="22"/>
                <w:szCs w:val="22"/>
              </w:rPr>
              <w:t>Y</w:t>
            </w:r>
            <w:r>
              <w:rPr>
                <w:rFonts w:ascii="Arial" w:eastAsia="Arial" w:hAnsi="Arial" w:cs="Arial"/>
                <w:sz w:val="22"/>
                <w:szCs w:val="22"/>
              </w:rPr>
              <w:t>es to question 2.1(a), please provide further details.</w:t>
            </w:r>
          </w:p>
          <w:p w:rsidR="00590413" w:rsidRDefault="00590413" w:rsidP="00F9228E">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90413" w:rsidRDefault="00590413" w:rsidP="00F9228E">
            <w:pPr>
              <w:pStyle w:val="Normal1"/>
              <w:keepLines/>
              <w:widowControl w:val="0"/>
              <w:spacing w:before="100"/>
              <w:jc w:val="both"/>
            </w:pPr>
            <w:r>
              <w:rPr>
                <w:rFonts w:ascii="Arial" w:eastAsia="Arial" w:hAnsi="Arial" w:cs="Arial"/>
                <w:sz w:val="22"/>
                <w:szCs w:val="22"/>
              </w:rPr>
              <w:t>Identity of who has been convicted</w:t>
            </w:r>
          </w:p>
          <w:p w:rsidR="00590413" w:rsidRDefault="00590413" w:rsidP="00F9228E">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sdt>
          <w:sdtPr>
            <w:rPr>
              <w:rStyle w:val="Style5"/>
            </w:rPr>
            <w:id w:val="-1946685734"/>
            <w:placeholder>
              <w:docPart w:val="BD058A5D42F140AEAC6B5D55E25197EB"/>
            </w:placeholder>
            <w:showingPlcHdr/>
          </w:sdtPr>
          <w:sdtEndPr>
            <w:rPr>
              <w:rStyle w:val="DefaultParagraphFont"/>
              <w:rFonts w:ascii="Times New Roman" w:hAnsi="Times New Roman"/>
              <w:sz w:val="24"/>
            </w:rPr>
          </w:sdtEndPr>
          <w:sdtContent>
            <w:tc>
              <w:tcPr>
                <w:tcW w:w="3548" w:type="dxa"/>
              </w:tcPr>
              <w:p w:rsidR="00590413" w:rsidRDefault="007A14EE" w:rsidP="00F9228E">
                <w:pPr>
                  <w:pStyle w:val="Normal1"/>
                  <w:keepLines/>
                  <w:widowControl w:val="0"/>
                  <w:jc w:val="both"/>
                </w:pPr>
                <w:r w:rsidRPr="006D29AB">
                  <w:rPr>
                    <w:rStyle w:val="PlaceholderText"/>
                    <w:rFonts w:ascii="Arial" w:eastAsiaTheme="minorHAnsi" w:hAnsi="Arial" w:cs="Arial"/>
                    <w:color w:val="auto"/>
                    <w:sz w:val="22"/>
                    <w:szCs w:val="22"/>
                  </w:rPr>
                  <w:t>Click here to enter text.</w:t>
                </w:r>
              </w:p>
            </w:tc>
          </w:sdtContent>
        </w:sdt>
      </w:tr>
      <w:tr w:rsidR="00590413" w:rsidTr="00F9228E">
        <w:tc>
          <w:tcPr>
            <w:tcW w:w="1364" w:type="dxa"/>
          </w:tcPr>
          <w:p w:rsidR="00590413" w:rsidRDefault="00590413" w:rsidP="00F9228E">
            <w:pPr>
              <w:pStyle w:val="Normal1"/>
              <w:keepLines/>
              <w:widowControl w:val="0"/>
              <w:spacing w:before="100"/>
              <w:jc w:val="both"/>
            </w:pPr>
            <w:r>
              <w:rPr>
                <w:rFonts w:ascii="Arial" w:eastAsia="Arial" w:hAnsi="Arial" w:cs="Arial"/>
                <w:sz w:val="22"/>
                <w:szCs w:val="22"/>
              </w:rPr>
              <w:t>2.2</w:t>
            </w:r>
          </w:p>
        </w:tc>
        <w:tc>
          <w:tcPr>
            <w:tcW w:w="4444" w:type="dxa"/>
          </w:tcPr>
          <w:p w:rsidR="00590413" w:rsidRDefault="00590413" w:rsidP="00F9228E">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(Self</w:t>
            </w:r>
            <w:r w:rsidR="00D70132">
              <w:rPr>
                <w:rFonts w:ascii="Arial" w:eastAsia="Arial" w:hAnsi="Arial" w:cs="Arial"/>
                <w:sz w:val="22"/>
                <w:szCs w:val="22"/>
              </w:rPr>
              <w:t>-</w:t>
            </w:r>
            <w:r>
              <w:rPr>
                <w:rFonts w:ascii="Arial" w:eastAsia="Arial" w:hAnsi="Arial" w:cs="Arial"/>
                <w:sz w:val="22"/>
                <w:szCs w:val="22"/>
              </w:rPr>
              <w:t>Cleaning)</w:t>
            </w:r>
          </w:p>
        </w:tc>
        <w:bookmarkStart w:id="16" w:name="_2xcytpi" w:colFirst="0" w:colLast="0"/>
        <w:bookmarkStart w:id="17" w:name="_1ci93xb" w:colFirst="0" w:colLast="0"/>
        <w:bookmarkEnd w:id="16"/>
        <w:bookmarkEnd w:id="17"/>
        <w:tc>
          <w:tcPr>
            <w:tcW w:w="3548" w:type="dxa"/>
          </w:tcPr>
          <w:p w:rsidR="00590413" w:rsidRDefault="00E317C9" w:rsidP="00407BAD">
            <w:pPr>
              <w:pStyle w:val="Normal1"/>
              <w:keepLines/>
              <w:widowControl w:val="0"/>
              <w:jc w:val="both"/>
            </w:pPr>
            <w:sdt>
              <w:sdtPr>
                <w:rPr>
                  <w:rStyle w:val="Style1"/>
                </w:rPr>
                <w:id w:val="1762799085"/>
                <w:placeholder>
                  <w:docPart w:val="411FB1FF90D844A3B8023E7265C2DF39"/>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364" w:type="dxa"/>
          </w:tcPr>
          <w:p w:rsidR="00590413" w:rsidRDefault="00590413" w:rsidP="00F9228E">
            <w:pPr>
              <w:pStyle w:val="Normal1"/>
              <w:spacing w:before="100"/>
              <w:jc w:val="both"/>
            </w:pPr>
            <w:r>
              <w:rPr>
                <w:rFonts w:ascii="Arial" w:eastAsia="Arial" w:hAnsi="Arial" w:cs="Arial"/>
                <w:sz w:val="22"/>
                <w:szCs w:val="22"/>
              </w:rPr>
              <w:t>2.3(a)</w:t>
            </w:r>
          </w:p>
        </w:tc>
        <w:tc>
          <w:tcPr>
            <w:tcW w:w="4444" w:type="dxa"/>
          </w:tcPr>
          <w:p w:rsidR="00590413" w:rsidRDefault="00590413" w:rsidP="00F9228E">
            <w:pPr>
              <w:pStyle w:val="Normal1"/>
              <w:spacing w:before="100"/>
              <w:jc w:val="both"/>
            </w:pPr>
            <w:r>
              <w:rPr>
                <w:rFonts w:ascii="Arial" w:eastAsia="Arial" w:hAnsi="Arial" w:cs="Arial"/>
                <w:b/>
                <w:sz w:val="22"/>
                <w:szCs w:val="22"/>
              </w:rPr>
              <w:t>Regulation 57(3)</w:t>
            </w:r>
          </w:p>
          <w:p w:rsidR="00590413" w:rsidRDefault="00590413" w:rsidP="00F9228E">
            <w:pPr>
              <w:pStyle w:val="Normal1"/>
              <w:spacing w:before="100"/>
              <w:jc w:val="both"/>
            </w:pPr>
            <w:r>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rsidR="00590413" w:rsidRDefault="00590413" w:rsidP="00F9228E">
            <w:pPr>
              <w:pStyle w:val="Normal1"/>
              <w:spacing w:before="100"/>
              <w:jc w:val="both"/>
            </w:pPr>
          </w:p>
        </w:tc>
        <w:bookmarkStart w:id="18" w:name="_3whwml4" w:colFirst="0" w:colLast="0"/>
        <w:bookmarkStart w:id="19" w:name="_2bn6wsx" w:colFirst="0" w:colLast="0"/>
        <w:bookmarkEnd w:id="18"/>
        <w:bookmarkEnd w:id="19"/>
        <w:tc>
          <w:tcPr>
            <w:tcW w:w="3548" w:type="dxa"/>
          </w:tcPr>
          <w:p w:rsidR="00590413" w:rsidRDefault="00E317C9" w:rsidP="00407BAD">
            <w:pPr>
              <w:pStyle w:val="Normal1"/>
              <w:jc w:val="both"/>
            </w:pPr>
            <w:sdt>
              <w:sdtPr>
                <w:rPr>
                  <w:rStyle w:val="Style1"/>
                </w:rPr>
                <w:id w:val="-1306231524"/>
                <w:placeholder>
                  <w:docPart w:val="B2890A7EF38848A5B9915895FA9009B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tc>
      </w:tr>
      <w:tr w:rsidR="00590413" w:rsidTr="00F9228E">
        <w:tc>
          <w:tcPr>
            <w:tcW w:w="1364" w:type="dxa"/>
          </w:tcPr>
          <w:p w:rsidR="00590413" w:rsidRDefault="00590413" w:rsidP="00F9228E">
            <w:pPr>
              <w:pStyle w:val="Normal1"/>
              <w:spacing w:before="100"/>
              <w:jc w:val="both"/>
            </w:pPr>
            <w:r>
              <w:rPr>
                <w:rFonts w:ascii="Arial" w:eastAsia="Arial" w:hAnsi="Arial" w:cs="Arial"/>
                <w:sz w:val="22"/>
                <w:szCs w:val="22"/>
              </w:rPr>
              <w:t>2.3(b)</w:t>
            </w:r>
          </w:p>
        </w:tc>
        <w:tc>
          <w:tcPr>
            <w:tcW w:w="4444" w:type="dxa"/>
          </w:tcPr>
          <w:p w:rsidR="00590413" w:rsidRDefault="00590413" w:rsidP="00F9228E">
            <w:pPr>
              <w:pStyle w:val="Normal1"/>
              <w:spacing w:before="100"/>
              <w:jc w:val="both"/>
            </w:pPr>
            <w:r>
              <w:rPr>
                <w:rFonts w:ascii="Arial" w:eastAsia="Arial" w:hAnsi="Arial" w:cs="Arial"/>
                <w:sz w:val="22"/>
                <w:szCs w:val="22"/>
              </w:rPr>
              <w:t xml:space="preserve">If you have answered </w:t>
            </w:r>
            <w:r w:rsidR="00D70132">
              <w:rPr>
                <w:rFonts w:ascii="Arial" w:eastAsia="Arial" w:hAnsi="Arial" w:cs="Arial"/>
                <w:sz w:val="22"/>
                <w:szCs w:val="22"/>
              </w:rPr>
              <w:t>Y</w:t>
            </w:r>
            <w:r>
              <w:rPr>
                <w:rFonts w:ascii="Arial" w:eastAsia="Arial" w:hAnsi="Arial" w:cs="Arial"/>
                <w:sz w:val="22"/>
                <w:szCs w:val="22"/>
              </w:rPr>
              <w:t>es to question 2.3(a), please provide further details. Please also confirm you have paid, or have entered into a binding arrangement with a view to paying, the outstanding sum including where applicable any accrued interest and/or fines.</w:t>
            </w:r>
          </w:p>
        </w:tc>
        <w:sdt>
          <w:sdtPr>
            <w:rPr>
              <w:rStyle w:val="Style5"/>
            </w:rPr>
            <w:id w:val="275149667"/>
            <w:placeholder>
              <w:docPart w:val="7AB212F1E73B4779BCE99506D4DD7165"/>
            </w:placeholder>
            <w:showingPlcHdr/>
          </w:sdtPr>
          <w:sdtEndPr>
            <w:rPr>
              <w:rStyle w:val="DefaultParagraphFont"/>
              <w:rFonts w:ascii="Times New Roman" w:hAnsi="Times New Roman"/>
              <w:sz w:val="24"/>
            </w:rPr>
          </w:sdtEndPr>
          <w:sdtContent>
            <w:tc>
              <w:tcPr>
                <w:tcW w:w="3548"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F5739D" w:rsidRDefault="00F5739D" w:rsidP="00590413">
      <w:pPr>
        <w:pStyle w:val="Normal1"/>
        <w:spacing w:after="160" w:line="259" w:lineRule="auto"/>
        <w:rPr>
          <w:rFonts w:ascii="Arial" w:eastAsia="Arial" w:hAnsi="Arial" w:cs="Arial"/>
          <w:sz w:val="22"/>
          <w:szCs w:val="22"/>
        </w:rPr>
      </w:pPr>
    </w:p>
    <w:p w:rsidR="00590413" w:rsidRDefault="00590413" w:rsidP="00590413">
      <w:pPr>
        <w:pStyle w:val="Normal1"/>
        <w:spacing w:after="160" w:line="259" w:lineRule="auto"/>
      </w:pPr>
      <w:r>
        <w:rPr>
          <w:rFonts w:ascii="Arial" w:eastAsia="Arial" w:hAnsi="Arial" w:cs="Arial"/>
          <w:sz w:val="22"/>
          <w:szCs w:val="22"/>
        </w:rPr>
        <w:lastRenderedPageBreak/>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590413" w:rsidTr="00252B1D">
        <w:trPr>
          <w:trHeight w:val="400"/>
        </w:trPr>
        <w:tc>
          <w:tcPr>
            <w:tcW w:w="1230" w:type="dxa"/>
            <w:tcBorders>
              <w:top w:val="single" w:sz="8" w:space="0" w:color="000000"/>
              <w:bottom w:val="single" w:sz="8"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8"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 xml:space="preserve">Grounds for discretionary exclusion </w:t>
            </w:r>
          </w:p>
        </w:tc>
      </w:tr>
      <w:tr w:rsidR="00252B1D" w:rsidTr="00252B1D">
        <w:trPr>
          <w:trHeight w:val="400"/>
        </w:trPr>
        <w:tc>
          <w:tcPr>
            <w:tcW w:w="9352" w:type="dxa"/>
            <w:gridSpan w:val="3"/>
            <w:tcBorders>
              <w:top w:val="single" w:sz="8" w:space="0" w:color="000000"/>
              <w:bottom w:val="single" w:sz="6" w:space="0" w:color="000000"/>
            </w:tcBorders>
            <w:shd w:val="clear" w:color="auto" w:fill="auto"/>
          </w:tcPr>
          <w:p w:rsidR="00252B1D" w:rsidRDefault="00252B1D" w:rsidP="00F9228E">
            <w:pPr>
              <w:pStyle w:val="Normal1"/>
              <w:spacing w:before="100"/>
              <w:jc w:val="both"/>
              <w:rPr>
                <w:rFonts w:ascii="Arial" w:eastAsia="Arial" w:hAnsi="Arial" w:cs="Arial"/>
                <w:sz w:val="22"/>
                <w:szCs w:val="22"/>
              </w:rPr>
            </w:pPr>
            <w:r>
              <w:rPr>
                <w:rFonts w:ascii="Arial" w:eastAsia="Arial" w:hAnsi="Arial" w:cs="Arial"/>
                <w:b/>
                <w:sz w:val="22"/>
                <w:szCs w:val="22"/>
              </w:rPr>
              <w:t>Evaluation criteria for this section:</w:t>
            </w:r>
          </w:p>
          <w:p w:rsidR="00252B1D" w:rsidRDefault="00252B1D"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The Authority may exclude any Supplier who answers ‘Yes’ in any of the following situations set out in this section. </w:t>
            </w:r>
          </w:p>
          <w:p w:rsidR="00252B1D" w:rsidRDefault="00252B1D" w:rsidP="00F9228E">
            <w:pPr>
              <w:pStyle w:val="Normal1"/>
              <w:spacing w:before="100"/>
              <w:jc w:val="both"/>
              <w:rPr>
                <w:rFonts w:ascii="Arial" w:eastAsia="Arial" w:hAnsi="Arial" w:cs="Arial"/>
                <w:sz w:val="22"/>
                <w:szCs w:val="22"/>
              </w:rPr>
            </w:pPr>
          </w:p>
          <w:p w:rsidR="00252B1D" w:rsidRDefault="00C63FBF" w:rsidP="00F9228E">
            <w:pPr>
              <w:pStyle w:val="Normal1"/>
              <w:spacing w:before="100"/>
              <w:jc w:val="both"/>
              <w:rPr>
                <w:rFonts w:ascii="Arial" w:eastAsia="Arial" w:hAnsi="Arial" w:cs="Arial"/>
                <w:sz w:val="22"/>
                <w:szCs w:val="22"/>
              </w:rPr>
            </w:pPr>
            <w:r>
              <w:rPr>
                <w:rFonts w:ascii="Arial" w:eastAsia="Arial" w:hAnsi="Arial" w:cs="Arial"/>
                <w:b/>
                <w:sz w:val="22"/>
                <w:szCs w:val="22"/>
              </w:rPr>
              <w:t>Conflicts of Interest</w:t>
            </w: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In accordance with question 3.1(g), the Authority may exclude the Supplier if there is a conflict of interest which cannot be effectively remedied. The concept of a conflict of interest includes any situation where relevant staff members have, directly, indirectly, a financial, economic or other personal interest which might be perceived to compromise their impartiality and independence on the context of this procurement procedure. Where there is any indication that a conflict of interest exists or may arise then it is the responsibility of the Supplier to inform the Authority, detailing the conflict in a separate response. Provided that it has been carried out in a transparent manner, routin</w:t>
            </w:r>
            <w:r w:rsidR="00DD22B2">
              <w:rPr>
                <w:rFonts w:ascii="Arial" w:eastAsia="Arial" w:hAnsi="Arial" w:cs="Arial"/>
                <w:sz w:val="22"/>
                <w:szCs w:val="22"/>
              </w:rPr>
              <w:t xml:space="preserve">e </w:t>
            </w:r>
            <w:r>
              <w:rPr>
                <w:rFonts w:ascii="Arial" w:eastAsia="Arial" w:hAnsi="Arial" w:cs="Arial"/>
                <w:sz w:val="22"/>
                <w:szCs w:val="22"/>
              </w:rPr>
              <w:t xml:space="preserve">pre-market engagement carried out by the Authority should not represent a conflict of interest for the Supplier. </w:t>
            </w:r>
          </w:p>
          <w:p w:rsidR="00C63FBF" w:rsidRDefault="00C63FBF" w:rsidP="00F9228E">
            <w:pPr>
              <w:pStyle w:val="Normal1"/>
              <w:spacing w:before="100"/>
              <w:jc w:val="both"/>
              <w:rPr>
                <w:rFonts w:ascii="Arial" w:eastAsia="Arial" w:hAnsi="Arial" w:cs="Arial"/>
                <w:sz w:val="22"/>
                <w:szCs w:val="22"/>
              </w:rPr>
            </w:pPr>
          </w:p>
          <w:p w:rsidR="00C63FBF" w:rsidRDefault="00C63FBF" w:rsidP="00F9228E">
            <w:pPr>
              <w:pStyle w:val="Normal1"/>
              <w:spacing w:before="100"/>
              <w:jc w:val="both"/>
              <w:rPr>
                <w:rFonts w:ascii="Arial" w:eastAsia="Arial" w:hAnsi="Arial" w:cs="Arial"/>
                <w:b/>
                <w:sz w:val="22"/>
                <w:szCs w:val="22"/>
              </w:rPr>
            </w:pPr>
            <w:r>
              <w:rPr>
                <w:rFonts w:ascii="Arial" w:eastAsia="Arial" w:hAnsi="Arial" w:cs="Arial"/>
                <w:b/>
                <w:sz w:val="22"/>
                <w:szCs w:val="22"/>
              </w:rPr>
              <w:t>Taking account of Bidders’ Past Performance</w:t>
            </w: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In accordance with question 3.1(i), the Authority may assess the past performance of a Supplier (thr</w:t>
            </w:r>
            <w:r w:rsidR="00B67FDF">
              <w:rPr>
                <w:rFonts w:ascii="Arial" w:eastAsia="Arial" w:hAnsi="Arial" w:cs="Arial"/>
                <w:sz w:val="22"/>
                <w:szCs w:val="22"/>
              </w:rPr>
              <w:t>o</w:t>
            </w:r>
            <w:r>
              <w:rPr>
                <w:rFonts w:ascii="Arial" w:eastAsia="Arial" w:hAnsi="Arial" w:cs="Arial"/>
                <w:sz w:val="22"/>
                <w:szCs w:val="22"/>
              </w:rPr>
              <w:t>ugh a Certificate of Performance provided by a Customer or other means of evidence). The Authority may take into account any failure to discharge obligations under the previous principal relevant contracts of the Supplier completing this SSQ. The Authority may also assess whether specified minimum standards for reliability for such contracts are met. In addition, the Authority may re-assess reliability based on past performance at key stages in the procurement process (i.e. supplier selection, tender evaluation, contract award stage etc</w:t>
            </w:r>
            <w:r w:rsidR="00B67FDF">
              <w:rPr>
                <w:rFonts w:ascii="Arial" w:eastAsia="Arial" w:hAnsi="Arial" w:cs="Arial"/>
                <w:sz w:val="22"/>
                <w:szCs w:val="22"/>
              </w:rPr>
              <w:t>.</w:t>
            </w:r>
            <w:r>
              <w:rPr>
                <w:rFonts w:ascii="Arial" w:eastAsia="Arial" w:hAnsi="Arial" w:cs="Arial"/>
                <w:sz w:val="22"/>
                <w:szCs w:val="22"/>
              </w:rPr>
              <w:t xml:space="preserve">). Suppliers may also be asked to update the evidence they provide in this section to reflect more recent performance on new or existing contracts (or to confirm that nothing has changed). </w:t>
            </w:r>
          </w:p>
          <w:p w:rsidR="00C63FBF" w:rsidRDefault="00C63FBF" w:rsidP="00F9228E">
            <w:pPr>
              <w:pStyle w:val="Normal1"/>
              <w:spacing w:before="100"/>
              <w:jc w:val="both"/>
              <w:rPr>
                <w:rFonts w:ascii="Arial" w:eastAsia="Arial" w:hAnsi="Arial" w:cs="Arial"/>
                <w:sz w:val="22"/>
                <w:szCs w:val="22"/>
              </w:rPr>
            </w:pPr>
          </w:p>
          <w:p w:rsidR="00C63FBF" w:rsidRDefault="00C63FBF" w:rsidP="00F9228E">
            <w:pPr>
              <w:pStyle w:val="Normal1"/>
              <w:spacing w:before="100"/>
              <w:jc w:val="both"/>
              <w:rPr>
                <w:rFonts w:ascii="Arial" w:eastAsia="Arial" w:hAnsi="Arial" w:cs="Arial"/>
                <w:b/>
                <w:sz w:val="22"/>
                <w:szCs w:val="22"/>
              </w:rPr>
            </w:pPr>
            <w:r>
              <w:rPr>
                <w:rFonts w:ascii="Arial" w:eastAsia="Arial" w:hAnsi="Arial" w:cs="Arial"/>
                <w:b/>
                <w:sz w:val="22"/>
                <w:szCs w:val="22"/>
              </w:rPr>
              <w:t>Self-Cleaning</w:t>
            </w: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Any Supplier that answers ‘Yes’ to questions in this section should provide sufficient evidence, in a separate attachment, that provides a summary of the circumstances and any remedial action that has taken place subsequently and effectively “self-cleans” the situation refer</w:t>
            </w:r>
            <w:r w:rsidR="00B67FDF">
              <w:rPr>
                <w:rFonts w:ascii="Arial" w:eastAsia="Arial" w:hAnsi="Arial" w:cs="Arial"/>
                <w:sz w:val="22"/>
                <w:szCs w:val="22"/>
              </w:rPr>
              <w:t>r</w:t>
            </w:r>
            <w:r>
              <w:rPr>
                <w:rFonts w:ascii="Arial" w:eastAsia="Arial" w:hAnsi="Arial" w:cs="Arial"/>
                <w:sz w:val="22"/>
                <w:szCs w:val="22"/>
              </w:rPr>
              <w:t xml:space="preserve">ed to in the question. The supplier has to demonstrate it has taken such remedial action, to the satisfaction of the Authority in each case. If such evidence is considered by the Authority (whose decision will be final) as sufficient, the economic operator concerned shall be allowed to continue in the procurement process. </w:t>
            </w:r>
          </w:p>
          <w:p w:rsidR="00C63FBF" w:rsidRDefault="00C63FBF" w:rsidP="00F9228E">
            <w:pPr>
              <w:pStyle w:val="Normal1"/>
              <w:spacing w:before="100"/>
              <w:jc w:val="both"/>
              <w:rPr>
                <w:rFonts w:ascii="Arial" w:eastAsia="Arial" w:hAnsi="Arial" w:cs="Arial"/>
                <w:sz w:val="22"/>
                <w:szCs w:val="22"/>
              </w:rPr>
            </w:pPr>
          </w:p>
          <w:p w:rsidR="00C63FBF" w:rsidRDefault="00C63FBF" w:rsidP="00F9228E">
            <w:pPr>
              <w:pStyle w:val="Normal1"/>
              <w:spacing w:before="100"/>
              <w:jc w:val="both"/>
              <w:rPr>
                <w:rFonts w:ascii="Arial" w:eastAsia="Arial" w:hAnsi="Arial" w:cs="Arial"/>
                <w:sz w:val="22"/>
                <w:szCs w:val="22"/>
              </w:rPr>
            </w:pPr>
            <w:r>
              <w:rPr>
                <w:rFonts w:ascii="Arial" w:eastAsia="Arial" w:hAnsi="Arial" w:cs="Arial"/>
                <w:sz w:val="22"/>
                <w:szCs w:val="22"/>
              </w:rPr>
              <w:t xml:space="preserve">In order for the evidence referred to above to be sufficient, the Supplier shall, as a minimum, </w:t>
            </w:r>
            <w:r w:rsidR="00DD22B2">
              <w:rPr>
                <w:rFonts w:ascii="Arial" w:eastAsia="Arial" w:hAnsi="Arial" w:cs="Arial"/>
                <w:sz w:val="22"/>
                <w:szCs w:val="22"/>
              </w:rPr>
              <w:t>demonstrate</w:t>
            </w:r>
            <w:r>
              <w:rPr>
                <w:rFonts w:ascii="Arial" w:eastAsia="Arial" w:hAnsi="Arial" w:cs="Arial"/>
                <w:sz w:val="22"/>
                <w:szCs w:val="22"/>
              </w:rPr>
              <w:t xml:space="preserve"> that it has:</w:t>
            </w:r>
          </w:p>
          <w:p w:rsidR="00C63FBF" w:rsidRDefault="00C63FBF" w:rsidP="00916202">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 xml:space="preserve">paid or undertaken to pay compensation in respect of any damage caused by the criminal offence or misconduct; </w:t>
            </w:r>
          </w:p>
          <w:p w:rsidR="00C63FBF" w:rsidRDefault="00C63FBF" w:rsidP="00916202">
            <w:pPr>
              <w:pStyle w:val="Normal1"/>
              <w:numPr>
                <w:ilvl w:val="0"/>
                <w:numId w:val="8"/>
              </w:numPr>
              <w:spacing w:before="100"/>
              <w:jc w:val="both"/>
              <w:rPr>
                <w:rFonts w:ascii="Arial" w:eastAsia="Arial" w:hAnsi="Arial" w:cs="Arial"/>
                <w:sz w:val="22"/>
                <w:szCs w:val="22"/>
              </w:rPr>
            </w:pPr>
            <w:r>
              <w:rPr>
                <w:rFonts w:ascii="Arial" w:eastAsia="Arial" w:hAnsi="Arial" w:cs="Arial"/>
                <w:sz w:val="22"/>
                <w:szCs w:val="22"/>
              </w:rPr>
              <w:t xml:space="preserve">clarified the facts and circumstances </w:t>
            </w:r>
            <w:r w:rsidR="00233E52">
              <w:rPr>
                <w:rFonts w:ascii="Arial" w:eastAsia="Arial" w:hAnsi="Arial" w:cs="Arial"/>
                <w:sz w:val="22"/>
                <w:szCs w:val="22"/>
              </w:rPr>
              <w:t>in a comprehensive manner by actively collaborating with the investigating authorities; and</w:t>
            </w:r>
          </w:p>
          <w:p w:rsidR="00233E52" w:rsidRDefault="00233E52" w:rsidP="00916202">
            <w:pPr>
              <w:pStyle w:val="Normal1"/>
              <w:numPr>
                <w:ilvl w:val="0"/>
                <w:numId w:val="8"/>
              </w:numPr>
              <w:spacing w:before="100"/>
              <w:jc w:val="both"/>
              <w:rPr>
                <w:rFonts w:ascii="Arial" w:eastAsia="Arial" w:hAnsi="Arial" w:cs="Arial"/>
                <w:sz w:val="22"/>
                <w:szCs w:val="22"/>
              </w:rPr>
            </w:pPr>
            <w:proofErr w:type="gramStart"/>
            <w:r>
              <w:rPr>
                <w:rFonts w:ascii="Arial" w:eastAsia="Arial" w:hAnsi="Arial" w:cs="Arial"/>
                <w:sz w:val="22"/>
                <w:szCs w:val="22"/>
              </w:rPr>
              <w:t>taken</w:t>
            </w:r>
            <w:proofErr w:type="gramEnd"/>
            <w:r>
              <w:rPr>
                <w:rFonts w:ascii="Arial" w:eastAsia="Arial" w:hAnsi="Arial" w:cs="Arial"/>
                <w:sz w:val="22"/>
                <w:szCs w:val="22"/>
              </w:rPr>
              <w:t xml:space="preserve"> concrete technical, organisational and personnel measures that are appropriate to prevent further criminal offences or misconduct. </w:t>
            </w:r>
          </w:p>
          <w:p w:rsidR="00233E52" w:rsidRDefault="00233E52" w:rsidP="00233E52">
            <w:pPr>
              <w:pStyle w:val="Normal1"/>
              <w:spacing w:before="100"/>
              <w:jc w:val="both"/>
              <w:rPr>
                <w:rFonts w:ascii="Arial" w:eastAsia="Arial" w:hAnsi="Arial" w:cs="Arial"/>
                <w:sz w:val="22"/>
                <w:szCs w:val="22"/>
              </w:rPr>
            </w:pPr>
            <w:r>
              <w:rPr>
                <w:rFonts w:ascii="Arial" w:eastAsia="Arial" w:hAnsi="Arial" w:cs="Arial"/>
                <w:sz w:val="22"/>
                <w:szCs w:val="22"/>
              </w:rPr>
              <w:lastRenderedPageBreak/>
              <w:t xml:space="preserve">The measures taken by the Supplier shall be evaluated taking into account the gravity and particular circumstances of the criminal offence or misconduct. Where the measures are considered by the Authority to be insufficient, the Supplier shall be given a statement of the reasons for that decision. </w:t>
            </w:r>
          </w:p>
          <w:p w:rsidR="00233E52" w:rsidRDefault="00233E52" w:rsidP="00233E52">
            <w:pPr>
              <w:pStyle w:val="Normal1"/>
              <w:spacing w:before="100"/>
              <w:jc w:val="both"/>
              <w:rPr>
                <w:rFonts w:ascii="Arial" w:eastAsia="Arial" w:hAnsi="Arial" w:cs="Arial"/>
                <w:sz w:val="22"/>
                <w:szCs w:val="22"/>
              </w:rPr>
            </w:pPr>
          </w:p>
          <w:p w:rsidR="00233E52" w:rsidRDefault="00233E52" w:rsidP="00233E52">
            <w:pPr>
              <w:pStyle w:val="Normal1"/>
              <w:spacing w:before="100"/>
              <w:jc w:val="both"/>
              <w:rPr>
                <w:rFonts w:ascii="Arial" w:eastAsia="Arial" w:hAnsi="Arial" w:cs="Arial"/>
                <w:sz w:val="22"/>
                <w:szCs w:val="22"/>
              </w:rPr>
            </w:pPr>
            <w:r>
              <w:rPr>
                <w:rFonts w:ascii="Arial" w:eastAsia="Arial" w:hAnsi="Arial" w:cs="Arial"/>
                <w:b/>
                <w:sz w:val="22"/>
                <w:szCs w:val="22"/>
              </w:rPr>
              <w:t>Scoring Methodology for this section:</w:t>
            </w:r>
          </w:p>
          <w:p w:rsidR="00233E52" w:rsidRPr="00233E52" w:rsidRDefault="00233E52" w:rsidP="00233E52">
            <w:pPr>
              <w:pStyle w:val="Normal1"/>
              <w:spacing w:before="100"/>
              <w:jc w:val="both"/>
              <w:rPr>
                <w:rFonts w:ascii="Arial" w:eastAsia="Arial" w:hAnsi="Arial" w:cs="Arial"/>
                <w:sz w:val="22"/>
                <w:szCs w:val="22"/>
              </w:rPr>
            </w:pPr>
            <w:r>
              <w:rPr>
                <w:rFonts w:ascii="Arial" w:eastAsia="Arial" w:hAnsi="Arial" w:cs="Arial"/>
                <w:sz w:val="22"/>
                <w:szCs w:val="22"/>
              </w:rPr>
              <w:t>Pass or Fail (where ‘No’ or with satisfactory self-cleaning = Pass and ‘Yes’ with not satisfactory self-cleaning = Fail)</w:t>
            </w:r>
          </w:p>
        </w:tc>
      </w:tr>
      <w:tr w:rsidR="00590413" w:rsidTr="00F9228E">
        <w:trPr>
          <w:trHeight w:val="400"/>
        </w:trPr>
        <w:tc>
          <w:tcPr>
            <w:tcW w:w="1230" w:type="dxa"/>
            <w:tcBorders>
              <w:top w:val="single" w:sz="6" w:space="0" w:color="000000"/>
              <w:bottom w:val="single" w:sz="6" w:space="0" w:color="000000"/>
            </w:tcBorders>
            <w:shd w:val="clear" w:color="auto" w:fill="CCFFFF"/>
          </w:tcPr>
          <w:p w:rsidR="00590413" w:rsidRDefault="00590413" w:rsidP="00F9228E">
            <w:pPr>
              <w:pStyle w:val="Normal1"/>
              <w:spacing w:before="100"/>
              <w:ind w:right="306"/>
            </w:pPr>
          </w:p>
        </w:tc>
        <w:tc>
          <w:tcPr>
            <w:tcW w:w="4575" w:type="dxa"/>
            <w:tcBorders>
              <w:top w:val="single" w:sz="6" w:space="0" w:color="000000"/>
              <w:bottom w:val="single" w:sz="6" w:space="0" w:color="000000"/>
            </w:tcBorders>
            <w:shd w:val="clear" w:color="auto" w:fill="CCFFFF"/>
          </w:tcPr>
          <w:p w:rsidR="00590413" w:rsidRDefault="00590413" w:rsidP="00F9228E">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rsidR="00590413" w:rsidRDefault="00590413" w:rsidP="00F9228E">
            <w:pPr>
              <w:pStyle w:val="Normal1"/>
              <w:spacing w:before="100"/>
              <w:jc w:val="both"/>
            </w:pPr>
            <w:r>
              <w:rPr>
                <w:rFonts w:ascii="Arial" w:eastAsia="Arial" w:hAnsi="Arial" w:cs="Arial"/>
                <w:sz w:val="22"/>
                <w:szCs w:val="22"/>
              </w:rPr>
              <w:t>Response</w:t>
            </w:r>
          </w:p>
        </w:tc>
      </w:tr>
      <w:tr w:rsidR="00590413" w:rsidTr="00F9228E">
        <w:trPr>
          <w:trHeight w:val="400"/>
        </w:trPr>
        <w:tc>
          <w:tcPr>
            <w:tcW w:w="1230" w:type="dxa"/>
            <w:tcBorders>
              <w:top w:val="single" w:sz="6" w:space="0" w:color="000000"/>
            </w:tcBorders>
          </w:tcPr>
          <w:p w:rsidR="00590413" w:rsidRDefault="00590413" w:rsidP="00F9228E">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rsidR="00590413" w:rsidRDefault="00590413" w:rsidP="00F9228E">
            <w:pPr>
              <w:pStyle w:val="Normal1"/>
              <w:spacing w:before="100"/>
              <w:jc w:val="both"/>
            </w:pPr>
            <w:r>
              <w:rPr>
                <w:rFonts w:ascii="Arial" w:eastAsia="Arial" w:hAnsi="Arial" w:cs="Arial"/>
                <w:b/>
                <w:sz w:val="22"/>
                <w:szCs w:val="22"/>
              </w:rPr>
              <w:t>Regulation 57 (8)</w:t>
            </w:r>
          </w:p>
          <w:p w:rsidR="00590413" w:rsidRDefault="00590413" w:rsidP="00F9228E">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90413" w:rsidRDefault="00590413" w:rsidP="00F9228E">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90413" w:rsidTr="00B75448">
        <w:trPr>
          <w:trHeight w:val="533"/>
        </w:trPr>
        <w:tc>
          <w:tcPr>
            <w:tcW w:w="1230" w:type="dxa"/>
          </w:tcPr>
          <w:p w:rsidR="00590413" w:rsidRDefault="00590413" w:rsidP="00F9228E">
            <w:pPr>
              <w:pStyle w:val="Normal1"/>
              <w:tabs>
                <w:tab w:val="left" w:pos="0"/>
              </w:tabs>
              <w:jc w:val="both"/>
            </w:pPr>
            <w:r>
              <w:rPr>
                <w:rFonts w:ascii="Arial" w:eastAsia="Arial" w:hAnsi="Arial" w:cs="Arial"/>
                <w:sz w:val="22"/>
                <w:szCs w:val="22"/>
              </w:rPr>
              <w:t>3.1(a)</w:t>
            </w:r>
          </w:p>
          <w:p w:rsidR="00590413" w:rsidRDefault="00590413" w:rsidP="00F9228E">
            <w:pPr>
              <w:pStyle w:val="Normal1"/>
              <w:tabs>
                <w:tab w:val="left" w:pos="0"/>
              </w:tabs>
              <w:jc w:val="both"/>
            </w:pPr>
          </w:p>
        </w:tc>
        <w:tc>
          <w:tcPr>
            <w:tcW w:w="4575" w:type="dxa"/>
          </w:tcPr>
          <w:p w:rsidR="00590413" w:rsidRDefault="00590413" w:rsidP="00F9228E">
            <w:pPr>
              <w:pStyle w:val="Normal1"/>
              <w:jc w:val="both"/>
            </w:pPr>
            <w:r>
              <w:rPr>
                <w:rFonts w:ascii="Arial" w:eastAsia="Arial" w:hAnsi="Arial" w:cs="Arial"/>
                <w:sz w:val="22"/>
                <w:szCs w:val="22"/>
              </w:rPr>
              <w:t xml:space="preserve">Breach of environmental obligations? </w:t>
            </w:r>
          </w:p>
        </w:tc>
        <w:bookmarkStart w:id="20" w:name="_qsh70q" w:colFirst="0" w:colLast="0"/>
        <w:bookmarkStart w:id="21" w:name="_3as4poj" w:colFirst="0" w:colLast="0"/>
        <w:bookmarkEnd w:id="20"/>
        <w:bookmarkEnd w:id="21"/>
        <w:tc>
          <w:tcPr>
            <w:tcW w:w="3547" w:type="dxa"/>
          </w:tcPr>
          <w:p w:rsidR="00407BAD" w:rsidRDefault="00E317C9" w:rsidP="00F9228E">
            <w:pPr>
              <w:pStyle w:val="Normal1"/>
              <w:jc w:val="both"/>
            </w:pPr>
            <w:sdt>
              <w:sdtPr>
                <w:rPr>
                  <w:rStyle w:val="Style1"/>
                </w:rPr>
                <w:id w:val="-1794822812"/>
                <w:placeholder>
                  <w:docPart w:val="78967055CD8C4C18B07B4BBCC3FFD5D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tabs>
                <w:tab w:val="left" w:pos="0"/>
              </w:tabs>
              <w:jc w:val="both"/>
            </w:pPr>
            <w:r>
              <w:rPr>
                <w:rFonts w:ascii="Arial" w:eastAsia="Arial" w:hAnsi="Arial" w:cs="Arial"/>
                <w:sz w:val="22"/>
                <w:szCs w:val="22"/>
              </w:rPr>
              <w:t>3.1 (b)</w:t>
            </w:r>
          </w:p>
        </w:tc>
        <w:tc>
          <w:tcPr>
            <w:tcW w:w="4575" w:type="dxa"/>
          </w:tcPr>
          <w:p w:rsidR="00590413" w:rsidRDefault="00590413" w:rsidP="00F9228E">
            <w:pPr>
              <w:pStyle w:val="Normal1"/>
              <w:jc w:val="both"/>
            </w:pPr>
            <w:r>
              <w:rPr>
                <w:rFonts w:ascii="Arial" w:eastAsia="Arial" w:hAnsi="Arial" w:cs="Arial"/>
                <w:sz w:val="22"/>
                <w:szCs w:val="22"/>
              </w:rPr>
              <w:t xml:space="preserve">Breach of social obligations?  </w:t>
            </w:r>
          </w:p>
        </w:tc>
        <w:bookmarkStart w:id="22" w:name="_1pxezwc" w:colFirst="0" w:colLast="0"/>
        <w:bookmarkStart w:id="23" w:name="_49x2ik5" w:colFirst="0" w:colLast="0"/>
        <w:bookmarkEnd w:id="22"/>
        <w:bookmarkEnd w:id="23"/>
        <w:tc>
          <w:tcPr>
            <w:tcW w:w="3547" w:type="dxa"/>
          </w:tcPr>
          <w:p w:rsidR="00407BAD" w:rsidRDefault="00E317C9" w:rsidP="00F9228E">
            <w:pPr>
              <w:pStyle w:val="Normal1"/>
              <w:jc w:val="both"/>
            </w:pPr>
            <w:sdt>
              <w:sdtPr>
                <w:rPr>
                  <w:rStyle w:val="Style1"/>
                </w:rPr>
                <w:id w:val="497469367"/>
                <w:placeholder>
                  <w:docPart w:val="A56AF18AAECF4717B95358FF1392AF57"/>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tabs>
                <w:tab w:val="left" w:pos="0"/>
              </w:tabs>
              <w:jc w:val="both"/>
            </w:pPr>
            <w:r>
              <w:rPr>
                <w:rFonts w:ascii="Arial" w:eastAsia="Arial" w:hAnsi="Arial" w:cs="Arial"/>
                <w:sz w:val="22"/>
                <w:szCs w:val="22"/>
              </w:rPr>
              <w:t>3.1 (c)</w:t>
            </w:r>
          </w:p>
        </w:tc>
        <w:tc>
          <w:tcPr>
            <w:tcW w:w="4575" w:type="dxa"/>
          </w:tcPr>
          <w:p w:rsidR="00590413" w:rsidRDefault="00590413" w:rsidP="00F9228E">
            <w:pPr>
              <w:pStyle w:val="Normal1"/>
              <w:jc w:val="both"/>
            </w:pPr>
            <w:r>
              <w:rPr>
                <w:rFonts w:ascii="Arial" w:eastAsia="Arial" w:hAnsi="Arial" w:cs="Arial"/>
                <w:sz w:val="22"/>
                <w:szCs w:val="22"/>
              </w:rPr>
              <w:t xml:space="preserve">Breach of labour law obligations? </w:t>
            </w:r>
          </w:p>
        </w:tc>
        <w:bookmarkStart w:id="24" w:name="_2p2csry" w:colFirst="0" w:colLast="0"/>
        <w:bookmarkStart w:id="25" w:name="_147n2zr" w:colFirst="0" w:colLast="0"/>
        <w:bookmarkEnd w:id="24"/>
        <w:bookmarkEnd w:id="25"/>
        <w:tc>
          <w:tcPr>
            <w:tcW w:w="3547" w:type="dxa"/>
          </w:tcPr>
          <w:p w:rsidR="00407BAD" w:rsidRDefault="00E317C9" w:rsidP="00F9228E">
            <w:pPr>
              <w:pStyle w:val="Normal1"/>
              <w:jc w:val="both"/>
            </w:pPr>
            <w:sdt>
              <w:sdtPr>
                <w:rPr>
                  <w:rStyle w:val="Style1"/>
                </w:rPr>
                <w:id w:val="1152335120"/>
                <w:placeholder>
                  <w:docPart w:val="85836020FEDD4AC78D73276A919E699A"/>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tabs>
                <w:tab w:val="left" w:pos="743"/>
              </w:tabs>
              <w:spacing w:before="100"/>
              <w:jc w:val="both"/>
            </w:pPr>
            <w:r>
              <w:rPr>
                <w:rFonts w:ascii="Arial" w:eastAsia="Arial" w:hAnsi="Arial" w:cs="Arial"/>
                <w:sz w:val="22"/>
                <w:szCs w:val="22"/>
              </w:rPr>
              <w:t>3.1(d)</w:t>
            </w:r>
          </w:p>
        </w:tc>
        <w:tc>
          <w:tcPr>
            <w:tcW w:w="4575" w:type="dxa"/>
          </w:tcPr>
          <w:p w:rsidR="00590413" w:rsidRDefault="00590413" w:rsidP="00F9228E">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bookmarkStart w:id="26" w:name="_3o7alnk" w:colFirst="0" w:colLast="0"/>
        <w:bookmarkStart w:id="27" w:name="_23ckvvd" w:colFirst="0" w:colLast="0"/>
        <w:bookmarkEnd w:id="26"/>
        <w:bookmarkEnd w:id="27"/>
        <w:tc>
          <w:tcPr>
            <w:tcW w:w="3547" w:type="dxa"/>
          </w:tcPr>
          <w:p w:rsidR="00B75448" w:rsidRDefault="00E317C9" w:rsidP="00B75448">
            <w:pPr>
              <w:pStyle w:val="Normal1"/>
              <w:jc w:val="both"/>
            </w:pPr>
            <w:sdt>
              <w:sdtPr>
                <w:rPr>
                  <w:rStyle w:val="Style1"/>
                </w:rPr>
                <w:id w:val="1383362297"/>
                <w:placeholder>
                  <w:docPart w:val="099E3487F5DB4A80B317760172C0A128"/>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B75448">
            <w:pPr>
              <w:pStyle w:val="Normal1"/>
              <w:jc w:val="both"/>
            </w:pPr>
            <w:r>
              <w:rPr>
                <w:rFonts w:ascii="Arial" w:eastAsia="Arial" w:hAnsi="Arial" w:cs="Arial"/>
                <w:sz w:val="22"/>
                <w:szCs w:val="22"/>
              </w:rPr>
              <w:t>If yes please provide details at 3.2</w:t>
            </w:r>
          </w:p>
          <w:p w:rsidR="00590413" w:rsidRDefault="00590413" w:rsidP="00F9228E">
            <w:pPr>
              <w:pStyle w:val="Normal1"/>
              <w:spacing w:before="100"/>
              <w:jc w:val="both"/>
            </w:pPr>
          </w:p>
          <w:p w:rsidR="00590413" w:rsidRDefault="00590413" w:rsidP="00F9228E">
            <w:pPr>
              <w:pStyle w:val="Normal1"/>
              <w:spacing w:before="100"/>
              <w:jc w:val="both"/>
            </w:pPr>
          </w:p>
        </w:tc>
      </w:tr>
      <w:tr w:rsidR="00590413" w:rsidTr="00F9228E">
        <w:trPr>
          <w:trHeight w:val="240"/>
        </w:trPr>
        <w:tc>
          <w:tcPr>
            <w:tcW w:w="1230" w:type="dxa"/>
          </w:tcPr>
          <w:p w:rsidR="00590413" w:rsidRDefault="00590413" w:rsidP="00F9228E">
            <w:pPr>
              <w:pStyle w:val="Normal1"/>
              <w:tabs>
                <w:tab w:val="left" w:pos="34"/>
              </w:tabs>
              <w:spacing w:before="100"/>
              <w:jc w:val="both"/>
            </w:pPr>
            <w:r>
              <w:rPr>
                <w:rFonts w:ascii="Arial" w:eastAsia="Arial" w:hAnsi="Arial" w:cs="Arial"/>
                <w:sz w:val="22"/>
                <w:szCs w:val="22"/>
              </w:rPr>
              <w:t>3.1(e)</w:t>
            </w:r>
          </w:p>
        </w:tc>
        <w:tc>
          <w:tcPr>
            <w:tcW w:w="4575" w:type="dxa"/>
          </w:tcPr>
          <w:p w:rsidR="00590413" w:rsidRDefault="00590413" w:rsidP="00F9228E">
            <w:pPr>
              <w:pStyle w:val="Normal1"/>
              <w:spacing w:before="100"/>
              <w:jc w:val="both"/>
            </w:pPr>
            <w:r>
              <w:rPr>
                <w:rFonts w:ascii="Arial" w:eastAsia="Arial" w:hAnsi="Arial" w:cs="Arial"/>
                <w:sz w:val="22"/>
                <w:szCs w:val="22"/>
              </w:rPr>
              <w:t>Guilty of grave professional misconduct?</w:t>
            </w:r>
          </w:p>
        </w:tc>
        <w:bookmarkStart w:id="28" w:name="_ihv636" w:colFirst="0" w:colLast="0"/>
        <w:bookmarkStart w:id="29" w:name="_32hioqz" w:colFirst="0" w:colLast="0"/>
        <w:bookmarkEnd w:id="28"/>
        <w:bookmarkEnd w:id="29"/>
        <w:tc>
          <w:tcPr>
            <w:tcW w:w="3547" w:type="dxa"/>
          </w:tcPr>
          <w:p w:rsidR="00407BAD" w:rsidRDefault="00E317C9" w:rsidP="00F9228E">
            <w:pPr>
              <w:pStyle w:val="Normal1"/>
              <w:jc w:val="both"/>
            </w:pPr>
            <w:sdt>
              <w:sdtPr>
                <w:rPr>
                  <w:rStyle w:val="Style1"/>
                </w:rPr>
                <w:id w:val="2071075750"/>
                <w:placeholder>
                  <w:docPart w:val="ED3C87AB7CBB434199F09C3C57251435"/>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3.1(f)</w:t>
            </w:r>
          </w:p>
        </w:tc>
        <w:tc>
          <w:tcPr>
            <w:tcW w:w="4575" w:type="dxa"/>
          </w:tcPr>
          <w:p w:rsidR="00590413" w:rsidRDefault="00590413" w:rsidP="00F9228E">
            <w:pPr>
              <w:pStyle w:val="Normal1"/>
              <w:spacing w:before="100"/>
              <w:jc w:val="both"/>
            </w:pPr>
            <w:r>
              <w:rPr>
                <w:rFonts w:ascii="Arial" w:eastAsia="Arial" w:hAnsi="Arial" w:cs="Arial"/>
                <w:sz w:val="22"/>
                <w:szCs w:val="22"/>
              </w:rPr>
              <w:t>Entered into agreements with other economic operators aimed at distorting competition?</w:t>
            </w:r>
          </w:p>
        </w:tc>
        <w:bookmarkStart w:id="30" w:name="_1hmsyys" w:colFirst="0" w:colLast="0"/>
        <w:bookmarkStart w:id="31" w:name="_41mghml" w:colFirst="0" w:colLast="0"/>
        <w:bookmarkEnd w:id="30"/>
        <w:bookmarkEnd w:id="31"/>
        <w:tc>
          <w:tcPr>
            <w:tcW w:w="3547" w:type="dxa"/>
          </w:tcPr>
          <w:p w:rsidR="00407BAD" w:rsidRDefault="00E317C9" w:rsidP="00F9228E">
            <w:pPr>
              <w:pStyle w:val="Normal1"/>
              <w:jc w:val="both"/>
            </w:pPr>
            <w:sdt>
              <w:sdtPr>
                <w:rPr>
                  <w:rStyle w:val="Style1"/>
                </w:rPr>
                <w:id w:val="65071974"/>
                <w:placeholder>
                  <w:docPart w:val="94E2631A5F4249D79F54CDD737E79F0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3.1(g)</w:t>
            </w:r>
          </w:p>
        </w:tc>
        <w:tc>
          <w:tcPr>
            <w:tcW w:w="4575" w:type="dxa"/>
          </w:tcPr>
          <w:p w:rsidR="00590413" w:rsidRDefault="00590413" w:rsidP="00F9228E">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bookmarkStart w:id="32" w:name="_2grqrue" w:colFirst="0" w:colLast="0"/>
        <w:bookmarkStart w:id="33" w:name="_vx1227" w:colFirst="0" w:colLast="0"/>
        <w:bookmarkEnd w:id="32"/>
        <w:bookmarkEnd w:id="33"/>
        <w:tc>
          <w:tcPr>
            <w:tcW w:w="3547" w:type="dxa"/>
          </w:tcPr>
          <w:p w:rsidR="00407BAD" w:rsidRDefault="00E317C9" w:rsidP="00F9228E">
            <w:pPr>
              <w:pStyle w:val="Normal1"/>
              <w:jc w:val="both"/>
            </w:pPr>
            <w:sdt>
              <w:sdtPr>
                <w:rPr>
                  <w:rStyle w:val="Style1"/>
                </w:rPr>
                <w:id w:val="-441377446"/>
                <w:placeholder>
                  <w:docPart w:val="447BD9E0DE744056AE2487BC7CEE5348"/>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spacing w:before="100"/>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3.1(h)</w:t>
            </w:r>
          </w:p>
        </w:tc>
        <w:tc>
          <w:tcPr>
            <w:tcW w:w="4575" w:type="dxa"/>
          </w:tcPr>
          <w:p w:rsidR="00590413" w:rsidRDefault="00590413" w:rsidP="00F9228E">
            <w:pPr>
              <w:pStyle w:val="Normal1"/>
              <w:spacing w:before="100"/>
              <w:jc w:val="both"/>
            </w:pPr>
            <w:r>
              <w:rPr>
                <w:rFonts w:ascii="Arial" w:eastAsia="Arial" w:hAnsi="Arial" w:cs="Arial"/>
                <w:sz w:val="22"/>
                <w:szCs w:val="22"/>
              </w:rPr>
              <w:t>Been involved in the preparation of the procurement procedure?</w:t>
            </w:r>
          </w:p>
        </w:tc>
        <w:bookmarkStart w:id="34" w:name="_3fwokq0" w:colFirst="0" w:colLast="0"/>
        <w:bookmarkStart w:id="35" w:name="_1v1yuxt" w:colFirst="0" w:colLast="0"/>
        <w:bookmarkEnd w:id="34"/>
        <w:bookmarkEnd w:id="35"/>
        <w:tc>
          <w:tcPr>
            <w:tcW w:w="3547" w:type="dxa"/>
          </w:tcPr>
          <w:p w:rsidR="00407BAD" w:rsidRDefault="00E317C9" w:rsidP="00F9228E">
            <w:pPr>
              <w:pStyle w:val="Normal1"/>
              <w:jc w:val="both"/>
            </w:pPr>
            <w:sdt>
              <w:sdtPr>
                <w:rPr>
                  <w:rStyle w:val="Style1"/>
                </w:rPr>
                <w:id w:val="-1387560250"/>
                <w:placeholder>
                  <w:docPart w:val="C1C85FA97EB749A09126B60A9A782903"/>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tc>
      </w:tr>
      <w:tr w:rsidR="00590413" w:rsidTr="00F9228E">
        <w:tc>
          <w:tcPr>
            <w:tcW w:w="1230" w:type="dxa"/>
          </w:tcPr>
          <w:p w:rsidR="00590413" w:rsidRDefault="00590413" w:rsidP="00F9228E">
            <w:pPr>
              <w:pStyle w:val="Normal1"/>
              <w:spacing w:before="100"/>
              <w:jc w:val="both"/>
            </w:pPr>
            <w:r>
              <w:rPr>
                <w:rFonts w:ascii="Arial" w:eastAsia="Arial" w:hAnsi="Arial" w:cs="Arial"/>
                <w:sz w:val="22"/>
                <w:szCs w:val="22"/>
              </w:rPr>
              <w:t>3.1(i)</w:t>
            </w:r>
          </w:p>
        </w:tc>
        <w:tc>
          <w:tcPr>
            <w:tcW w:w="4575" w:type="dxa"/>
          </w:tcPr>
          <w:p w:rsidR="00590413" w:rsidRDefault="00590413" w:rsidP="00F9228E">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bookmarkStart w:id="36" w:name="_4f1mdlm" w:colFirst="0" w:colLast="0"/>
        <w:bookmarkStart w:id="37" w:name="_2u6wntf" w:colFirst="0" w:colLast="0"/>
        <w:bookmarkEnd w:id="36"/>
        <w:bookmarkEnd w:id="37"/>
        <w:tc>
          <w:tcPr>
            <w:tcW w:w="3547" w:type="dxa"/>
          </w:tcPr>
          <w:p w:rsidR="00407BAD" w:rsidRDefault="00E317C9" w:rsidP="00F9228E">
            <w:pPr>
              <w:pStyle w:val="Normal1"/>
              <w:jc w:val="both"/>
            </w:pPr>
            <w:sdt>
              <w:sdtPr>
                <w:rPr>
                  <w:rStyle w:val="Style1"/>
                </w:rPr>
                <w:id w:val="-412390358"/>
                <w:placeholder>
                  <w:docPart w:val="4120B1D31FC44E09ACCCD4E54902716A"/>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spacing w:before="100"/>
              <w:jc w:val="both"/>
            </w:pPr>
            <w:r>
              <w:rPr>
                <w:rFonts w:ascii="Arial" w:eastAsia="Arial" w:hAnsi="Arial" w:cs="Arial"/>
                <w:sz w:val="22"/>
                <w:szCs w:val="22"/>
              </w:rPr>
              <w:t>If yes please provide details at 3.2</w:t>
            </w:r>
          </w:p>
        </w:tc>
      </w:tr>
      <w:tr w:rsidR="00590413" w:rsidTr="00F9228E">
        <w:trPr>
          <w:trHeight w:val="580"/>
        </w:trPr>
        <w:tc>
          <w:tcPr>
            <w:tcW w:w="1230" w:type="dxa"/>
          </w:tcPr>
          <w:p w:rsidR="00590413" w:rsidRDefault="00590413" w:rsidP="00F9228E">
            <w:pPr>
              <w:pStyle w:val="Normal1"/>
              <w:jc w:val="both"/>
            </w:pPr>
            <w:r>
              <w:rPr>
                <w:rFonts w:ascii="Arial" w:eastAsia="Arial" w:hAnsi="Arial" w:cs="Arial"/>
                <w:sz w:val="22"/>
                <w:szCs w:val="22"/>
              </w:rPr>
              <w:t>3.1(j)</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lastRenderedPageBreak/>
              <w:t>3.1(j) - (i)</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3.1(j) - (ii)</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3.1(j) –(iii)</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3.1(j)-(iv)</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p>
        </w:tc>
        <w:tc>
          <w:tcPr>
            <w:tcW w:w="4575" w:type="dxa"/>
          </w:tcPr>
          <w:p w:rsidR="00590413" w:rsidRDefault="00590413" w:rsidP="00F9228E">
            <w:pPr>
              <w:pStyle w:val="Normal1"/>
              <w:jc w:val="both"/>
            </w:pPr>
            <w:r>
              <w:rPr>
                <w:rFonts w:ascii="Arial" w:eastAsia="Arial" w:hAnsi="Arial" w:cs="Arial"/>
                <w:sz w:val="22"/>
                <w:szCs w:val="22"/>
              </w:rPr>
              <w:lastRenderedPageBreak/>
              <w:t>Please answer the following statements</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lastRenderedPageBreak/>
              <w:t>The organisation is guilty of serious misrepresentation in supplying the information required for the verification of the absence of grounds for exclusion or the fulfilment of the selection criteria.</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The organisation has withheld such information.</w:t>
            </w:r>
          </w:p>
          <w:p w:rsidR="00590413" w:rsidRDefault="00590413" w:rsidP="00F9228E">
            <w:pPr>
              <w:pStyle w:val="Normal1"/>
              <w:jc w:val="both"/>
            </w:pP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90413" w:rsidRDefault="00590413" w:rsidP="00F9228E">
            <w:pPr>
              <w:pStyle w:val="Normal1"/>
              <w:jc w:val="both"/>
            </w:pPr>
          </w:p>
          <w:p w:rsidR="00590413" w:rsidRDefault="00590413" w:rsidP="00F9228E">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w:t>
            </w:r>
            <w:r w:rsidR="00D70132">
              <w:rPr>
                <w:rFonts w:ascii="Arial" w:eastAsia="Arial" w:hAnsi="Arial" w:cs="Arial"/>
                <w:sz w:val="22"/>
                <w:szCs w:val="22"/>
              </w:rPr>
              <w:t>has</w:t>
            </w:r>
            <w:r>
              <w:rPr>
                <w:rFonts w:ascii="Arial" w:eastAsia="Arial" w:hAnsi="Arial" w:cs="Arial"/>
                <w:sz w:val="22"/>
                <w:szCs w:val="22"/>
              </w:rPr>
              <w:t xml:space="preserve"> negligently provided misleading information that may have a material influence on decisions concerning exclusion, selection or award.</w:t>
            </w:r>
          </w:p>
        </w:tc>
        <w:bookmarkStart w:id="38" w:name="_19c6y18" w:colFirst="0" w:colLast="0"/>
        <w:bookmarkStart w:id="39" w:name="_3tbugp1" w:colFirst="0" w:colLast="0"/>
        <w:bookmarkEnd w:id="38"/>
        <w:bookmarkEnd w:id="39"/>
        <w:tc>
          <w:tcPr>
            <w:tcW w:w="3547" w:type="dxa"/>
          </w:tcPr>
          <w:p w:rsidR="00407BAD" w:rsidRDefault="00E317C9" w:rsidP="00F9228E">
            <w:pPr>
              <w:pStyle w:val="Normal1"/>
              <w:jc w:val="both"/>
            </w:pPr>
            <w:sdt>
              <w:sdtPr>
                <w:rPr>
                  <w:rStyle w:val="Style1"/>
                </w:rPr>
                <w:id w:val="1992828363"/>
                <w:placeholder>
                  <w:docPart w:val="C9441D1F51E643A6A82391AD1926C5EE"/>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 xml:space="preserve">If Yes please provide details at </w:t>
            </w:r>
            <w:r>
              <w:rPr>
                <w:rFonts w:ascii="Arial" w:eastAsia="Arial" w:hAnsi="Arial" w:cs="Arial"/>
                <w:sz w:val="22"/>
                <w:szCs w:val="22"/>
              </w:rPr>
              <w:lastRenderedPageBreak/>
              <w:t>3.2</w:t>
            </w:r>
          </w:p>
          <w:p w:rsidR="00590413" w:rsidRDefault="00590413" w:rsidP="00F9228E">
            <w:pPr>
              <w:pStyle w:val="Normal1"/>
              <w:jc w:val="both"/>
            </w:pPr>
          </w:p>
          <w:p w:rsidR="00590413" w:rsidRDefault="00590413" w:rsidP="00F9228E">
            <w:pPr>
              <w:pStyle w:val="Normal1"/>
              <w:jc w:val="both"/>
            </w:pPr>
          </w:p>
          <w:p w:rsidR="00B75448" w:rsidRDefault="00B75448" w:rsidP="00F9228E">
            <w:pPr>
              <w:pStyle w:val="Normal1"/>
              <w:jc w:val="both"/>
            </w:pPr>
          </w:p>
          <w:p w:rsidR="00B75448" w:rsidRDefault="00B75448" w:rsidP="00F9228E">
            <w:pPr>
              <w:pStyle w:val="Normal1"/>
              <w:jc w:val="both"/>
            </w:pPr>
          </w:p>
          <w:bookmarkStart w:id="40" w:name="_28h4qwu" w:colFirst="0" w:colLast="0"/>
          <w:bookmarkStart w:id="41" w:name="_nmf14n" w:colFirst="0" w:colLast="0"/>
          <w:bookmarkEnd w:id="40"/>
          <w:bookmarkEnd w:id="41"/>
          <w:p w:rsidR="00407BAD" w:rsidRDefault="00E317C9" w:rsidP="00F9228E">
            <w:pPr>
              <w:pStyle w:val="Normal1"/>
              <w:jc w:val="both"/>
            </w:pPr>
            <w:sdt>
              <w:sdtPr>
                <w:rPr>
                  <w:rStyle w:val="Style1"/>
                </w:rPr>
                <w:id w:val="-1392103261"/>
                <w:placeholder>
                  <w:docPart w:val="B189ED97775541FDB274A4942D6AC080"/>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p w:rsidR="00590413" w:rsidRDefault="00590413" w:rsidP="00F9228E">
            <w:pPr>
              <w:pStyle w:val="Normal1"/>
              <w:jc w:val="both"/>
            </w:pPr>
          </w:p>
          <w:p w:rsidR="00407BAD" w:rsidRDefault="00E317C9" w:rsidP="00F9228E">
            <w:pPr>
              <w:pStyle w:val="Normal1"/>
              <w:jc w:val="both"/>
            </w:pPr>
            <w:sdt>
              <w:sdtPr>
                <w:rPr>
                  <w:rStyle w:val="Style1"/>
                </w:rPr>
                <w:id w:val="240838059"/>
                <w:placeholder>
                  <w:docPart w:val="ECE010ED295940EBA6890F0CA8CBCFA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p w:rsidR="00590413" w:rsidRDefault="00590413" w:rsidP="00F9228E">
            <w:pPr>
              <w:pStyle w:val="Normal1"/>
              <w:jc w:val="both"/>
            </w:pPr>
          </w:p>
          <w:p w:rsidR="00590413" w:rsidRDefault="00590413" w:rsidP="00F9228E">
            <w:pPr>
              <w:pStyle w:val="Normal1"/>
              <w:jc w:val="both"/>
            </w:pPr>
          </w:p>
          <w:p w:rsidR="00407BAD" w:rsidRDefault="00E317C9" w:rsidP="00F9228E">
            <w:pPr>
              <w:pStyle w:val="Normal1"/>
              <w:jc w:val="both"/>
            </w:pPr>
            <w:sdt>
              <w:sdtPr>
                <w:rPr>
                  <w:rStyle w:val="Style1"/>
                </w:rPr>
                <w:id w:val="77339485"/>
                <w:placeholder>
                  <w:docPart w:val="A739AEB98FE946189845A749B08CEA62"/>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407BAD" w:rsidRPr="0011565F">
                  <w:rPr>
                    <w:rStyle w:val="PlaceholderText"/>
                    <w:rFonts w:eastAsiaTheme="minorHAnsi"/>
                  </w:rPr>
                  <w:t>Choose an item.</w:t>
                </w:r>
              </w:sdtContent>
            </w:sdt>
          </w:p>
          <w:p w:rsidR="00590413" w:rsidRDefault="00590413" w:rsidP="00F9228E">
            <w:pPr>
              <w:pStyle w:val="Normal1"/>
              <w:jc w:val="both"/>
            </w:pPr>
            <w:r>
              <w:rPr>
                <w:rFonts w:ascii="Arial" w:eastAsia="Arial" w:hAnsi="Arial" w:cs="Arial"/>
                <w:sz w:val="22"/>
                <w:szCs w:val="22"/>
              </w:rPr>
              <w:t>If Yes please provide details at 3.2</w:t>
            </w:r>
          </w:p>
          <w:p w:rsidR="00590413" w:rsidRDefault="00590413" w:rsidP="00F9228E">
            <w:pPr>
              <w:pStyle w:val="Normal1"/>
              <w:jc w:val="both"/>
            </w:pPr>
          </w:p>
          <w:p w:rsidR="00590413" w:rsidRDefault="00590413" w:rsidP="00F9228E">
            <w:pPr>
              <w:pStyle w:val="Normal1"/>
              <w:jc w:val="both"/>
            </w:pPr>
          </w:p>
        </w:tc>
      </w:tr>
    </w:tbl>
    <w:p w:rsidR="00590413" w:rsidRDefault="00590413" w:rsidP="00590413">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590413" w:rsidTr="00F9228E">
        <w:tc>
          <w:tcPr>
            <w:tcW w:w="1257" w:type="dxa"/>
          </w:tcPr>
          <w:p w:rsidR="00590413" w:rsidRDefault="00590413" w:rsidP="00F9228E">
            <w:pPr>
              <w:pStyle w:val="Normal1"/>
              <w:spacing w:before="100"/>
              <w:jc w:val="both"/>
            </w:pPr>
            <w:r>
              <w:rPr>
                <w:rFonts w:ascii="Arial" w:eastAsia="Arial" w:hAnsi="Arial" w:cs="Arial"/>
                <w:sz w:val="22"/>
                <w:szCs w:val="22"/>
              </w:rPr>
              <w:t>3.2</w:t>
            </w:r>
          </w:p>
        </w:tc>
        <w:tc>
          <w:tcPr>
            <w:tcW w:w="4521" w:type="dxa"/>
          </w:tcPr>
          <w:p w:rsidR="00590413" w:rsidRDefault="00590413" w:rsidP="00F9228E">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w:t>
            </w:r>
            <w:r w:rsidR="00D70132">
              <w:rPr>
                <w:rFonts w:ascii="Arial" w:eastAsia="Arial" w:hAnsi="Arial" w:cs="Arial"/>
                <w:sz w:val="22"/>
                <w:szCs w:val="22"/>
              </w:rPr>
              <w:t>-</w:t>
            </w:r>
            <w:r>
              <w:rPr>
                <w:rFonts w:ascii="Arial" w:eastAsia="Arial" w:hAnsi="Arial" w:cs="Arial"/>
                <w:sz w:val="22"/>
                <w:szCs w:val="22"/>
              </w:rPr>
              <w:t>Cleaning)</w:t>
            </w:r>
          </w:p>
        </w:tc>
        <w:sdt>
          <w:sdtPr>
            <w:rPr>
              <w:rStyle w:val="Style5"/>
            </w:rPr>
            <w:id w:val="-1379925604"/>
            <w:placeholder>
              <w:docPart w:val="781A3CB3A485479A8194BF988ABAFAF9"/>
            </w:placeholder>
            <w:showingPlcHdr/>
          </w:sdtPr>
          <w:sdtEndPr>
            <w:rPr>
              <w:rStyle w:val="DefaultParagraphFont"/>
              <w:rFonts w:ascii="Times New Roman" w:hAnsi="Times New Roman"/>
              <w:sz w:val="24"/>
            </w:rPr>
          </w:sdtEndPr>
          <w:sdtContent>
            <w:tc>
              <w:tcPr>
                <w:tcW w:w="3544" w:type="dxa"/>
              </w:tcPr>
              <w:p w:rsidR="00590413" w:rsidRDefault="007A14EE" w:rsidP="00F9228E">
                <w:pPr>
                  <w:pStyle w:val="Normal1"/>
                  <w:spacing w:before="100"/>
                  <w:jc w:val="both"/>
                </w:pPr>
                <w:r w:rsidRPr="006D29AB">
                  <w:rPr>
                    <w:rStyle w:val="PlaceholderText"/>
                    <w:rFonts w:ascii="Arial" w:eastAsiaTheme="minorHAnsi" w:hAnsi="Arial" w:cs="Arial"/>
                    <w:color w:val="auto"/>
                    <w:sz w:val="22"/>
                    <w:szCs w:val="22"/>
                  </w:rPr>
                  <w:t>Click here to enter text.</w:t>
                </w:r>
              </w:p>
            </w:tc>
          </w:sdtContent>
        </w:sdt>
      </w:tr>
    </w:tbl>
    <w:p w:rsidR="00590413" w:rsidRDefault="00590413" w:rsidP="00590413">
      <w:pPr>
        <w:pStyle w:val="Normal1"/>
        <w:ind w:left="851" w:right="849"/>
        <w:jc w:val="both"/>
      </w:pPr>
      <w:bookmarkStart w:id="42" w:name="_37m2jsg" w:colFirst="0" w:colLast="0"/>
      <w:bookmarkEnd w:id="42"/>
    </w:p>
    <w:p w:rsidR="00590413" w:rsidRDefault="00590413" w:rsidP="00590413">
      <w:pPr>
        <w:pStyle w:val="Normal1"/>
        <w:ind w:left="-525" w:right="-525"/>
        <w:jc w:val="both"/>
      </w:pPr>
      <w:bookmarkStart w:id="43" w:name="_1mrcu09" w:colFirst="0" w:colLast="0"/>
      <w:bookmarkEnd w:id="43"/>
    </w:p>
    <w:p w:rsidR="00590413" w:rsidRDefault="00590413" w:rsidP="00590413">
      <w:pPr>
        <w:pStyle w:val="Normal1"/>
      </w:pPr>
      <w:r>
        <w:br w:type="page"/>
      </w:r>
    </w:p>
    <w:p w:rsidR="0005052D" w:rsidRDefault="00590413" w:rsidP="0005052D">
      <w:pPr>
        <w:pStyle w:val="Normal1"/>
        <w:ind w:left="-567" w:right="849"/>
        <w:jc w:val="both"/>
      </w:pPr>
      <w:bookmarkStart w:id="44" w:name="_46r0co2" w:colFirst="0" w:colLast="0"/>
      <w:bookmarkEnd w:id="44"/>
      <w:r>
        <w:rPr>
          <w:rFonts w:ascii="Arial" w:eastAsia="Arial" w:hAnsi="Arial" w:cs="Arial"/>
          <w:b/>
          <w:sz w:val="36"/>
          <w:szCs w:val="36"/>
        </w:rPr>
        <w:lastRenderedPageBreak/>
        <w:t>Part 3: Selection Questions</w:t>
      </w:r>
      <w:r>
        <w:rPr>
          <w:rFonts w:ascii="Arial" w:eastAsia="Arial" w:hAnsi="Arial" w:cs="Arial"/>
        </w:rPr>
        <w:t xml:space="preserve"> </w:t>
      </w:r>
    </w:p>
    <w:p w:rsidR="0005052D" w:rsidRDefault="0005052D" w:rsidP="0005052D">
      <w:pPr>
        <w:pStyle w:val="Normal1"/>
        <w:ind w:left="-567" w:right="849"/>
        <w:jc w:val="both"/>
      </w:pPr>
    </w:p>
    <w:p w:rsidR="00590413" w:rsidRDefault="00590413" w:rsidP="0005052D">
      <w:pPr>
        <w:pStyle w:val="Normal1"/>
        <w:ind w:left="-567" w:right="849"/>
        <w:jc w:val="both"/>
      </w:pPr>
      <w:r>
        <w:rPr>
          <w:rFonts w:ascii="Arial" w:eastAsia="Arial" w:hAnsi="Arial" w:cs="Arial"/>
          <w:b/>
        </w:rPr>
        <w:t>Additional Questions</w:t>
      </w:r>
    </w:p>
    <w:p w:rsidR="00590413" w:rsidRDefault="00590413" w:rsidP="00590413">
      <w:pPr>
        <w:pStyle w:val="Normal1"/>
        <w:spacing w:line="276" w:lineRule="auto"/>
        <w:jc w:val="both"/>
      </w:pPr>
    </w:p>
    <w:p w:rsidR="00590413" w:rsidRDefault="00590413" w:rsidP="00590413">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590413" w:rsidRDefault="00590413" w:rsidP="00590413">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590413" w:rsidTr="00F9228E">
        <w:trPr>
          <w:trHeight w:val="400"/>
        </w:trPr>
        <w:tc>
          <w:tcPr>
            <w:tcW w:w="1257" w:type="dxa"/>
            <w:tcBorders>
              <w:top w:val="single" w:sz="8" w:space="0" w:color="000000"/>
              <w:bottom w:val="single" w:sz="6" w:space="0" w:color="000000"/>
            </w:tcBorders>
            <w:shd w:val="clear" w:color="auto" w:fill="CCFFFF"/>
          </w:tcPr>
          <w:p w:rsidR="00590413" w:rsidRPr="0005052D" w:rsidRDefault="00590413" w:rsidP="00F9228E">
            <w:pPr>
              <w:pStyle w:val="Normal1"/>
              <w:spacing w:before="100"/>
              <w:jc w:val="both"/>
            </w:pPr>
            <w:r w:rsidRPr="0005052D">
              <w:rPr>
                <w:rFonts w:ascii="Arial" w:eastAsia="Arial" w:hAnsi="Arial" w:cs="Arial"/>
              </w:rPr>
              <w:t xml:space="preserve">Section </w:t>
            </w:r>
            <w:r w:rsidR="0005052D" w:rsidRPr="0005052D">
              <w:rPr>
                <w:rFonts w:ascii="Arial" w:eastAsia="Arial" w:hAnsi="Arial" w:cs="Arial"/>
              </w:rPr>
              <w:t>4</w:t>
            </w:r>
          </w:p>
        </w:tc>
        <w:tc>
          <w:tcPr>
            <w:tcW w:w="8080" w:type="dxa"/>
            <w:gridSpan w:val="2"/>
            <w:tcBorders>
              <w:top w:val="single" w:sz="8" w:space="0" w:color="000000"/>
              <w:bottom w:val="single" w:sz="6" w:space="0" w:color="000000"/>
            </w:tcBorders>
            <w:shd w:val="clear" w:color="auto" w:fill="CCFFFF"/>
          </w:tcPr>
          <w:p w:rsidR="00590413" w:rsidRPr="0005052D" w:rsidRDefault="00590413" w:rsidP="00F9228E">
            <w:pPr>
              <w:pStyle w:val="Normal1"/>
              <w:spacing w:before="100"/>
              <w:jc w:val="both"/>
            </w:pPr>
            <w:r w:rsidRPr="0005052D">
              <w:rPr>
                <w:rFonts w:ascii="Arial" w:eastAsia="Arial" w:hAnsi="Arial" w:cs="Arial"/>
              </w:rPr>
              <w:t>Additional Questions</w:t>
            </w:r>
            <w:r w:rsidRPr="0005052D">
              <w:rPr>
                <w:rFonts w:ascii="Arial" w:eastAsia="Arial" w:hAnsi="Arial" w:cs="Arial"/>
                <w:sz w:val="22"/>
                <w:szCs w:val="22"/>
              </w:rPr>
              <w:t xml:space="preserve"> </w:t>
            </w:r>
          </w:p>
        </w:tc>
      </w:tr>
      <w:tr w:rsidR="00590413" w:rsidTr="00F9228E">
        <w:trPr>
          <w:trHeight w:val="400"/>
        </w:trPr>
        <w:tc>
          <w:tcPr>
            <w:tcW w:w="1257" w:type="dxa"/>
            <w:tcBorders>
              <w:top w:val="single" w:sz="8" w:space="0" w:color="000000"/>
              <w:bottom w:val="single" w:sz="6" w:space="0" w:color="000000"/>
            </w:tcBorders>
            <w:shd w:val="clear" w:color="auto" w:fill="CCFFFF"/>
          </w:tcPr>
          <w:p w:rsidR="00590413" w:rsidRPr="004633E1" w:rsidRDefault="0005052D" w:rsidP="00F9228E">
            <w:pPr>
              <w:pStyle w:val="Normal1"/>
              <w:spacing w:before="100"/>
              <w:jc w:val="both"/>
              <w:rPr>
                <w:rFonts w:ascii="Arial" w:eastAsia="Arial" w:hAnsi="Arial" w:cs="Arial"/>
                <w:b/>
              </w:rPr>
            </w:pPr>
            <w:r>
              <w:rPr>
                <w:rFonts w:ascii="Arial" w:eastAsia="Arial" w:hAnsi="Arial" w:cs="Arial"/>
                <w:b/>
              </w:rPr>
              <w:t>4.</w:t>
            </w:r>
          </w:p>
        </w:tc>
        <w:tc>
          <w:tcPr>
            <w:tcW w:w="8080" w:type="dxa"/>
            <w:gridSpan w:val="2"/>
            <w:tcBorders>
              <w:top w:val="single" w:sz="8" w:space="0" w:color="000000"/>
              <w:bottom w:val="single" w:sz="6" w:space="0" w:color="000000"/>
            </w:tcBorders>
            <w:shd w:val="clear" w:color="auto" w:fill="CCFFFF"/>
          </w:tcPr>
          <w:p w:rsidR="00590413" w:rsidRDefault="00590413" w:rsidP="00F9228E">
            <w:pPr>
              <w:pStyle w:val="Normal1"/>
              <w:spacing w:before="100"/>
              <w:jc w:val="both"/>
              <w:rPr>
                <w:rFonts w:ascii="Arial" w:eastAsia="Arial" w:hAnsi="Arial" w:cs="Arial"/>
                <w:b/>
              </w:rPr>
            </w:pPr>
            <w:r>
              <w:rPr>
                <w:rFonts w:ascii="Arial" w:eastAsia="Arial" w:hAnsi="Arial" w:cs="Arial"/>
                <w:b/>
              </w:rPr>
              <w:t>Insurance</w:t>
            </w:r>
          </w:p>
        </w:tc>
      </w:tr>
      <w:tr w:rsidR="0040556D" w:rsidTr="00D0621E">
        <w:tblPrEx>
          <w:tblLook w:val="0600" w:firstRow="0" w:lastRow="0" w:firstColumn="0" w:lastColumn="0" w:noHBand="1" w:noVBand="1"/>
        </w:tblPrEx>
        <w:tc>
          <w:tcPr>
            <w:tcW w:w="1257" w:type="dxa"/>
          </w:tcPr>
          <w:p w:rsidR="0040556D" w:rsidRPr="0040556D" w:rsidRDefault="0005052D" w:rsidP="00D0621E">
            <w:pPr>
              <w:pStyle w:val="Normal1"/>
              <w:widowControl w:val="0"/>
              <w:jc w:val="both"/>
            </w:pPr>
            <w:r>
              <w:rPr>
                <w:rFonts w:ascii="Arial" w:eastAsia="Arial" w:hAnsi="Arial" w:cs="Arial"/>
                <w:sz w:val="22"/>
                <w:szCs w:val="22"/>
              </w:rPr>
              <w:t>4.1(a)</w:t>
            </w:r>
          </w:p>
        </w:tc>
        <w:tc>
          <w:tcPr>
            <w:tcW w:w="5954" w:type="dxa"/>
          </w:tcPr>
          <w:p w:rsidR="0040556D" w:rsidRDefault="0040556D" w:rsidP="0005052D">
            <w:pPr>
              <w:pStyle w:val="Normal1"/>
              <w:widowControl w:val="0"/>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rsidR="0040556D" w:rsidRDefault="0040556D" w:rsidP="0005052D">
            <w:pPr>
              <w:pStyle w:val="Normal1"/>
              <w:widowControl w:val="0"/>
            </w:pPr>
            <w:r>
              <w:rPr>
                <w:rFonts w:ascii="Arial" w:eastAsia="Arial" w:hAnsi="Arial" w:cs="Arial"/>
                <w:sz w:val="22"/>
                <w:szCs w:val="22"/>
              </w:rPr>
              <w:t xml:space="preserve">Y/N  </w:t>
            </w:r>
          </w:p>
          <w:p w:rsidR="00E317C9" w:rsidRDefault="0040556D" w:rsidP="0005052D">
            <w:pPr>
              <w:pStyle w:val="Normal1"/>
              <w:widowControl w:val="0"/>
              <w:rPr>
                <w:rFonts w:ascii="Arial" w:eastAsia="Arial" w:hAnsi="Arial" w:cs="Arial"/>
                <w:color w:val="auto"/>
                <w:sz w:val="22"/>
                <w:szCs w:val="22"/>
              </w:rPr>
            </w:pPr>
            <w:r>
              <w:rPr>
                <w:rFonts w:ascii="Arial" w:eastAsia="Arial" w:hAnsi="Arial" w:cs="Arial"/>
                <w:sz w:val="22"/>
                <w:szCs w:val="22"/>
              </w:rPr>
              <w:br/>
            </w:r>
            <w:r w:rsidRPr="00A446D5">
              <w:rPr>
                <w:rFonts w:ascii="Arial" w:eastAsia="Arial" w:hAnsi="Arial" w:cs="Arial"/>
                <w:color w:val="auto"/>
                <w:sz w:val="22"/>
                <w:szCs w:val="22"/>
              </w:rPr>
              <w:t>Public Liabil</w:t>
            </w:r>
            <w:r w:rsidR="00A446D5" w:rsidRPr="00A446D5">
              <w:rPr>
                <w:rFonts w:ascii="Arial" w:eastAsia="Arial" w:hAnsi="Arial" w:cs="Arial"/>
                <w:color w:val="auto"/>
                <w:sz w:val="22"/>
                <w:szCs w:val="22"/>
              </w:rPr>
              <w:t>ity Insurance = £5</w:t>
            </w:r>
            <w:r w:rsidRPr="00A446D5">
              <w:rPr>
                <w:rFonts w:ascii="Arial" w:eastAsia="Arial" w:hAnsi="Arial" w:cs="Arial"/>
                <w:color w:val="auto"/>
                <w:sz w:val="22"/>
                <w:szCs w:val="22"/>
              </w:rPr>
              <w:t xml:space="preserve"> million</w:t>
            </w:r>
          </w:p>
          <w:p w:rsidR="00E317C9" w:rsidRDefault="00E317C9" w:rsidP="00E317C9">
            <w:pPr>
              <w:pStyle w:val="Normal1"/>
              <w:spacing w:before="100"/>
              <w:jc w:val="both"/>
              <w:rPr>
                <w:rFonts w:ascii="Arial" w:eastAsia="Arial" w:hAnsi="Arial" w:cs="Arial"/>
                <w:b/>
                <w:sz w:val="22"/>
              </w:rPr>
            </w:pPr>
          </w:p>
          <w:p w:rsidR="00E317C9" w:rsidRDefault="00E317C9" w:rsidP="00E317C9">
            <w:pPr>
              <w:pStyle w:val="Normal1"/>
              <w:spacing w:before="100"/>
              <w:jc w:val="both"/>
              <w:rPr>
                <w:rFonts w:ascii="Arial" w:eastAsia="Arial" w:hAnsi="Arial" w:cs="Arial"/>
                <w:sz w:val="22"/>
              </w:rPr>
            </w:pPr>
            <w:r>
              <w:rPr>
                <w:rFonts w:ascii="Arial" w:eastAsia="Arial" w:hAnsi="Arial" w:cs="Arial"/>
                <w:b/>
                <w:sz w:val="22"/>
              </w:rPr>
              <w:t>Evaluation criteria for this section:</w:t>
            </w:r>
          </w:p>
          <w:p w:rsidR="00E317C9" w:rsidRDefault="00E317C9" w:rsidP="00E317C9">
            <w:pPr>
              <w:pStyle w:val="Normal1"/>
              <w:spacing w:before="100"/>
              <w:jc w:val="both"/>
              <w:rPr>
                <w:rFonts w:ascii="Arial" w:eastAsia="Arial" w:hAnsi="Arial" w:cs="Arial"/>
                <w:sz w:val="22"/>
              </w:rPr>
            </w:pPr>
            <w:r>
              <w:rPr>
                <w:rFonts w:ascii="Arial" w:eastAsia="Arial" w:hAnsi="Arial" w:cs="Arial"/>
                <w:sz w:val="22"/>
              </w:rPr>
              <w:t>If you cannot answer ‘Yes’ or</w:t>
            </w:r>
            <w:r>
              <w:rPr>
                <w:rFonts w:ascii="Arial" w:eastAsia="Arial" w:hAnsi="Arial" w:cs="Arial"/>
                <w:sz w:val="22"/>
              </w:rPr>
              <w:t xml:space="preserve"> ‘Commit to obtain, prior to the commencement of the contract’, your response will not be accepted. </w:t>
            </w:r>
          </w:p>
          <w:p w:rsidR="00E317C9" w:rsidRDefault="00E317C9" w:rsidP="00E317C9">
            <w:pPr>
              <w:pStyle w:val="Normal1"/>
              <w:spacing w:before="100"/>
              <w:jc w:val="both"/>
              <w:rPr>
                <w:rFonts w:ascii="Arial" w:eastAsia="Arial" w:hAnsi="Arial" w:cs="Arial"/>
                <w:sz w:val="22"/>
              </w:rPr>
            </w:pPr>
          </w:p>
          <w:p w:rsidR="00E317C9" w:rsidRDefault="00E317C9" w:rsidP="00E317C9">
            <w:pPr>
              <w:pStyle w:val="Normal1"/>
              <w:spacing w:before="100"/>
              <w:jc w:val="both"/>
              <w:rPr>
                <w:rFonts w:ascii="Arial" w:eastAsia="Arial" w:hAnsi="Arial" w:cs="Arial"/>
                <w:b/>
                <w:sz w:val="22"/>
              </w:rPr>
            </w:pPr>
            <w:r>
              <w:rPr>
                <w:rFonts w:ascii="Arial" w:eastAsia="Arial" w:hAnsi="Arial" w:cs="Arial"/>
                <w:b/>
                <w:sz w:val="22"/>
              </w:rPr>
              <w:t>Scoring methodology for this section:</w:t>
            </w:r>
          </w:p>
          <w:p w:rsidR="0040556D" w:rsidRPr="00E317C9" w:rsidRDefault="00E317C9" w:rsidP="0005052D">
            <w:pPr>
              <w:pStyle w:val="Normal1"/>
              <w:widowControl w:val="0"/>
              <w:rPr>
                <w:rFonts w:ascii="Arial" w:eastAsia="Arial" w:hAnsi="Arial" w:cs="Arial"/>
                <w:color w:val="auto"/>
                <w:sz w:val="22"/>
                <w:szCs w:val="22"/>
              </w:rPr>
            </w:pPr>
            <w:r>
              <w:rPr>
                <w:rFonts w:ascii="Arial" w:eastAsia="Arial" w:hAnsi="Arial" w:cs="Arial"/>
                <w:sz w:val="22"/>
              </w:rPr>
              <w:t>Pass/Fail, where ‘Yes’ or ‘Commit to obtain prior to the commencement of the contract’ = Pass and ‘No’ = Fail</w:t>
            </w:r>
            <w:r w:rsidR="0040556D">
              <w:rPr>
                <w:rFonts w:ascii="Arial" w:eastAsia="Arial" w:hAnsi="Arial" w:cs="Arial"/>
                <w:sz w:val="22"/>
                <w:szCs w:val="22"/>
              </w:rPr>
              <w:br/>
            </w:r>
          </w:p>
        </w:tc>
        <w:tc>
          <w:tcPr>
            <w:tcW w:w="2126" w:type="dxa"/>
          </w:tcPr>
          <w:sdt>
            <w:sdtPr>
              <w:rPr>
                <w:rFonts w:ascii="Arial" w:eastAsiaTheme="minorHAnsi" w:hAnsi="Arial" w:cs="Arial"/>
                <w:color w:val="auto"/>
              </w:rPr>
              <w:id w:val="-644051284"/>
              <w:placeholder>
                <w:docPart w:val="B9944AE331534E3B9971EDCAD11695BA"/>
              </w:placeholder>
              <w:showingPlcHdr/>
              <w:comboBox>
                <w:listItem w:value="Yes"/>
                <w:listItem w:displayText="Commit to obtain" w:value="Commit to obtain"/>
                <w:listItem w:displayText="No" w:value="No"/>
              </w:comboBox>
            </w:sdtPr>
            <w:sdtEndPr/>
            <w:sdtContent>
              <w:p w:rsidR="00275815" w:rsidRPr="00275815" w:rsidRDefault="00275815" w:rsidP="00275815">
                <w:pPr>
                  <w:spacing w:after="200" w:line="276" w:lineRule="auto"/>
                  <w:rPr>
                    <w:rFonts w:ascii="Arial" w:eastAsiaTheme="minorHAnsi" w:hAnsi="Arial" w:cs="Arial"/>
                    <w:color w:val="auto"/>
                  </w:rPr>
                </w:pPr>
                <w:r w:rsidRPr="001C49F4">
                  <w:rPr>
                    <w:rFonts w:ascii="Arial" w:eastAsiaTheme="minorHAnsi" w:hAnsi="Arial" w:cs="Arial"/>
                    <w:color w:val="808080"/>
                    <w:sz w:val="22"/>
                    <w:szCs w:val="22"/>
                  </w:rPr>
                  <w:t>Choose an item.</w:t>
                </w:r>
              </w:p>
            </w:sdtContent>
          </w:sdt>
          <w:p w:rsidR="0040556D" w:rsidRDefault="0040556D" w:rsidP="00D0621E">
            <w:pPr>
              <w:pStyle w:val="Normal1"/>
              <w:widowControl w:val="0"/>
              <w:jc w:val="both"/>
            </w:pPr>
          </w:p>
        </w:tc>
      </w:tr>
      <w:tr w:rsidR="0005052D" w:rsidTr="00D0621E">
        <w:tblPrEx>
          <w:tblLook w:val="0600" w:firstRow="0" w:lastRow="0" w:firstColumn="0" w:lastColumn="0" w:noHBand="1" w:noVBand="1"/>
        </w:tblPrEx>
        <w:tc>
          <w:tcPr>
            <w:tcW w:w="1257" w:type="dxa"/>
          </w:tcPr>
          <w:p w:rsidR="0005052D" w:rsidRDefault="0005052D" w:rsidP="00D0621E">
            <w:pPr>
              <w:pStyle w:val="Normal1"/>
              <w:widowControl w:val="0"/>
              <w:jc w:val="both"/>
              <w:rPr>
                <w:rFonts w:ascii="Arial" w:eastAsia="Arial" w:hAnsi="Arial" w:cs="Arial"/>
                <w:sz w:val="22"/>
                <w:szCs w:val="22"/>
              </w:rPr>
            </w:pPr>
            <w:r>
              <w:rPr>
                <w:rFonts w:ascii="Arial" w:eastAsia="Arial" w:hAnsi="Arial" w:cs="Arial"/>
                <w:sz w:val="22"/>
                <w:szCs w:val="22"/>
              </w:rPr>
              <w:t>4.1(b)</w:t>
            </w:r>
          </w:p>
        </w:tc>
        <w:tc>
          <w:tcPr>
            <w:tcW w:w="5954" w:type="dxa"/>
          </w:tcPr>
          <w:p w:rsidR="0005052D" w:rsidRDefault="0005052D" w:rsidP="0005052D">
            <w:pPr>
              <w:pStyle w:val="Normal1"/>
              <w:widowControl w:val="0"/>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rsidR="0005052D" w:rsidRPr="0005052D" w:rsidRDefault="0005052D" w:rsidP="0005052D">
            <w:pPr>
              <w:pStyle w:val="Normal1"/>
              <w:widowControl w:val="0"/>
            </w:pPr>
            <w:r>
              <w:rPr>
                <w:rFonts w:ascii="Arial" w:eastAsia="Arial" w:hAnsi="Arial" w:cs="Arial"/>
                <w:sz w:val="22"/>
                <w:szCs w:val="22"/>
              </w:rPr>
              <w:t xml:space="preserve">Y/N  </w:t>
            </w:r>
            <w:r>
              <w:rPr>
                <w:rFonts w:ascii="Arial" w:eastAsia="Arial" w:hAnsi="Arial" w:cs="Arial"/>
                <w:sz w:val="22"/>
                <w:szCs w:val="22"/>
              </w:rPr>
              <w:br/>
            </w:r>
          </w:p>
          <w:p w:rsidR="0005052D" w:rsidRDefault="0005052D" w:rsidP="0005052D">
            <w:pPr>
              <w:pStyle w:val="Normal1"/>
              <w:widowControl w:val="0"/>
              <w:rPr>
                <w:rFonts w:ascii="Arial" w:eastAsia="Arial" w:hAnsi="Arial" w:cs="Arial"/>
                <w:sz w:val="22"/>
                <w:szCs w:val="22"/>
              </w:rPr>
            </w:pPr>
            <w:r w:rsidRPr="00A446D5">
              <w:rPr>
                <w:rFonts w:ascii="Arial" w:eastAsia="Arial" w:hAnsi="Arial" w:cs="Arial"/>
                <w:sz w:val="22"/>
                <w:szCs w:val="22"/>
              </w:rPr>
              <w:t xml:space="preserve">Employer’s </w:t>
            </w:r>
            <w:r w:rsidRPr="00A446D5">
              <w:rPr>
                <w:rFonts w:ascii="Arial" w:eastAsia="Arial" w:hAnsi="Arial" w:cs="Arial"/>
                <w:color w:val="auto"/>
                <w:sz w:val="22"/>
                <w:szCs w:val="22"/>
              </w:rPr>
              <w:t>Liability Insurance = £10 million</w:t>
            </w:r>
            <w:r>
              <w:rPr>
                <w:rFonts w:ascii="Arial" w:eastAsia="Arial" w:hAnsi="Arial" w:cs="Arial"/>
                <w:color w:val="auto"/>
                <w:sz w:val="22"/>
                <w:szCs w:val="22"/>
              </w:rPr>
              <w:t>*</w:t>
            </w:r>
            <w:r>
              <w:rPr>
                <w:rFonts w:ascii="Arial" w:eastAsia="Arial" w:hAnsi="Arial" w:cs="Arial"/>
                <w:sz w:val="22"/>
                <w:szCs w:val="22"/>
              </w:rPr>
              <w:br/>
            </w:r>
          </w:p>
          <w:p w:rsidR="0005052D" w:rsidRDefault="0005052D" w:rsidP="0005052D">
            <w:pPr>
              <w:pStyle w:val="Normal1"/>
              <w:widowControl w:val="0"/>
              <w:rPr>
                <w:rFonts w:ascii="Arial" w:eastAsia="Arial" w:hAnsi="Arial" w:cs="Arial"/>
                <w:sz w:val="22"/>
                <w:szCs w:val="22"/>
              </w:rPr>
            </w:pPr>
            <w:r>
              <w:rPr>
                <w:rFonts w:ascii="Arial" w:eastAsia="Arial" w:hAnsi="Arial" w:cs="Arial"/>
                <w:sz w:val="22"/>
                <w:szCs w:val="22"/>
              </w:rPr>
              <w:t xml:space="preserve">*It is a legal requirement that all companies hold Employer’s (Compulsory) Liability Insurance of £5 million as a minimum. </w:t>
            </w:r>
            <w:r w:rsidRPr="0005052D">
              <w:rPr>
                <w:rFonts w:ascii="Arial" w:eastAsia="Arial" w:hAnsi="Arial" w:cs="Arial"/>
                <w:b/>
                <w:sz w:val="22"/>
                <w:szCs w:val="22"/>
              </w:rPr>
              <w:t>Please note this requirement is not applicable to Sole Traders</w:t>
            </w:r>
            <w:r>
              <w:rPr>
                <w:rFonts w:ascii="Arial" w:eastAsia="Arial" w:hAnsi="Arial" w:cs="Arial"/>
                <w:sz w:val="22"/>
                <w:szCs w:val="22"/>
              </w:rPr>
              <w:t>.</w:t>
            </w:r>
          </w:p>
          <w:p w:rsidR="00E317C9" w:rsidRDefault="00E317C9" w:rsidP="0005052D">
            <w:pPr>
              <w:pStyle w:val="Normal1"/>
              <w:widowControl w:val="0"/>
              <w:rPr>
                <w:rFonts w:ascii="Arial" w:eastAsia="Arial" w:hAnsi="Arial" w:cs="Arial"/>
                <w:sz w:val="22"/>
                <w:szCs w:val="22"/>
              </w:rPr>
            </w:pPr>
          </w:p>
          <w:p w:rsidR="00E317C9" w:rsidRDefault="00E317C9" w:rsidP="00E317C9">
            <w:pPr>
              <w:pStyle w:val="Normal1"/>
              <w:spacing w:before="100"/>
              <w:jc w:val="both"/>
              <w:rPr>
                <w:rFonts w:ascii="Arial" w:eastAsia="Arial" w:hAnsi="Arial" w:cs="Arial"/>
                <w:sz w:val="22"/>
              </w:rPr>
            </w:pPr>
            <w:r>
              <w:rPr>
                <w:rFonts w:ascii="Arial" w:eastAsia="Arial" w:hAnsi="Arial" w:cs="Arial"/>
                <w:b/>
                <w:sz w:val="22"/>
              </w:rPr>
              <w:t>Evaluation criteria for this section:</w:t>
            </w:r>
          </w:p>
          <w:p w:rsidR="00E317C9" w:rsidRDefault="00E317C9" w:rsidP="00E317C9">
            <w:pPr>
              <w:pStyle w:val="Normal1"/>
              <w:spacing w:before="100"/>
              <w:jc w:val="both"/>
              <w:rPr>
                <w:rFonts w:ascii="Arial" w:eastAsia="Arial" w:hAnsi="Arial" w:cs="Arial"/>
                <w:sz w:val="22"/>
              </w:rPr>
            </w:pPr>
            <w:r>
              <w:rPr>
                <w:rFonts w:ascii="Arial" w:eastAsia="Arial" w:hAnsi="Arial" w:cs="Arial"/>
                <w:sz w:val="22"/>
              </w:rPr>
              <w:t xml:space="preserve">If you cannot answer ‘Yes’, ‘Commit to obtain, prior to the commencement of the contract’, or ‘N/A-Sole Trader’ response will not be accepted. </w:t>
            </w:r>
          </w:p>
          <w:p w:rsidR="00E317C9" w:rsidRDefault="00E317C9" w:rsidP="00E317C9">
            <w:pPr>
              <w:pStyle w:val="Normal1"/>
              <w:spacing w:before="100"/>
              <w:jc w:val="both"/>
              <w:rPr>
                <w:rFonts w:ascii="Arial" w:eastAsia="Arial" w:hAnsi="Arial" w:cs="Arial"/>
                <w:sz w:val="22"/>
              </w:rPr>
            </w:pPr>
          </w:p>
          <w:p w:rsidR="00E317C9" w:rsidRDefault="00E317C9" w:rsidP="00E317C9">
            <w:pPr>
              <w:pStyle w:val="Normal1"/>
              <w:spacing w:before="100"/>
              <w:jc w:val="both"/>
              <w:rPr>
                <w:rFonts w:ascii="Arial" w:eastAsia="Arial" w:hAnsi="Arial" w:cs="Arial"/>
                <w:b/>
                <w:sz w:val="22"/>
              </w:rPr>
            </w:pPr>
            <w:r>
              <w:rPr>
                <w:rFonts w:ascii="Arial" w:eastAsia="Arial" w:hAnsi="Arial" w:cs="Arial"/>
                <w:b/>
                <w:sz w:val="22"/>
              </w:rPr>
              <w:t>Scoring methodology for this section:</w:t>
            </w:r>
          </w:p>
          <w:p w:rsidR="00E317C9" w:rsidRDefault="00E317C9" w:rsidP="00E317C9">
            <w:pPr>
              <w:pStyle w:val="Normal1"/>
              <w:widowControl w:val="0"/>
              <w:rPr>
                <w:rFonts w:ascii="Arial" w:eastAsia="Arial" w:hAnsi="Arial" w:cs="Arial"/>
                <w:color w:val="auto"/>
                <w:sz w:val="22"/>
                <w:szCs w:val="22"/>
              </w:rPr>
            </w:pPr>
            <w:r>
              <w:rPr>
                <w:rFonts w:ascii="Arial" w:eastAsia="Arial" w:hAnsi="Arial" w:cs="Arial"/>
                <w:sz w:val="22"/>
              </w:rPr>
              <w:t>Pass/Fail, where ‘Yes’, ‘</w:t>
            </w:r>
            <w:r>
              <w:rPr>
                <w:rFonts w:ascii="Arial" w:eastAsia="Arial" w:hAnsi="Arial" w:cs="Arial"/>
                <w:sz w:val="22"/>
              </w:rPr>
              <w:t>Commit to obtain prior to the commencement of the contract’</w:t>
            </w:r>
            <w:r>
              <w:rPr>
                <w:rFonts w:ascii="Arial" w:eastAsia="Arial" w:hAnsi="Arial" w:cs="Arial"/>
                <w:sz w:val="22"/>
              </w:rPr>
              <w:t xml:space="preserve"> or ‘N/A – Sole Trader)</w:t>
            </w:r>
            <w:r>
              <w:rPr>
                <w:rFonts w:ascii="Arial" w:eastAsia="Arial" w:hAnsi="Arial" w:cs="Arial"/>
                <w:sz w:val="22"/>
              </w:rPr>
              <w:t xml:space="preserve"> = Pass and ‘No’ = Fail</w:t>
            </w:r>
          </w:p>
          <w:p w:rsidR="00E317C9" w:rsidRDefault="00E317C9" w:rsidP="0005052D">
            <w:pPr>
              <w:pStyle w:val="Normal1"/>
              <w:widowControl w:val="0"/>
              <w:rPr>
                <w:rFonts w:ascii="Arial" w:eastAsia="Arial" w:hAnsi="Arial" w:cs="Arial"/>
                <w:sz w:val="22"/>
                <w:szCs w:val="22"/>
              </w:rPr>
            </w:pPr>
            <w:bookmarkStart w:id="45" w:name="_GoBack"/>
            <w:bookmarkEnd w:id="45"/>
          </w:p>
        </w:tc>
        <w:tc>
          <w:tcPr>
            <w:tcW w:w="2126" w:type="dxa"/>
          </w:tcPr>
          <w:p w:rsidR="00FA24E8" w:rsidRDefault="00FA24E8" w:rsidP="00FA24E8">
            <w:pPr>
              <w:spacing w:after="200" w:line="276" w:lineRule="auto"/>
              <w:rPr>
                <w:rFonts w:ascii="Arial" w:hAnsi="Arial" w:cs="Arial"/>
              </w:rPr>
            </w:pPr>
          </w:p>
          <w:sdt>
            <w:sdtPr>
              <w:rPr>
                <w:rFonts w:ascii="Arial" w:eastAsiaTheme="minorHAnsi" w:hAnsi="Arial" w:cs="Arial"/>
                <w:color w:val="auto"/>
              </w:rPr>
              <w:id w:val="856617755"/>
              <w:placeholder>
                <w:docPart w:val="501D80479F8D412B96046B0078EE48AB"/>
              </w:placeholder>
              <w:showingPlcHdr/>
              <w:comboBox>
                <w:listItem w:value="Yes"/>
                <w:listItem w:displayText="Commit to obtain" w:value="Commit to obtain"/>
                <w:listItem w:displayText="No" w:value="No"/>
                <w:listItem w:displayText="N/A – Sole Trader" w:value="N/A – Sole Trader"/>
              </w:comboBox>
            </w:sdtPr>
            <w:sdtEndPr/>
            <w:sdtContent>
              <w:p w:rsidR="00FA24E8" w:rsidRDefault="00FA24E8" w:rsidP="00FA24E8">
                <w:pPr>
                  <w:spacing w:after="200" w:line="276" w:lineRule="auto"/>
                  <w:rPr>
                    <w:rFonts w:ascii="Arial" w:eastAsiaTheme="minorHAnsi" w:hAnsi="Arial" w:cs="Arial"/>
                    <w:color w:val="auto"/>
                  </w:rPr>
                </w:pPr>
                <w:r w:rsidRPr="001C49F4">
                  <w:rPr>
                    <w:rFonts w:ascii="Arial" w:eastAsiaTheme="minorHAnsi" w:hAnsi="Arial" w:cs="Arial"/>
                    <w:color w:val="808080"/>
                    <w:sz w:val="22"/>
                    <w:szCs w:val="22"/>
                  </w:rPr>
                  <w:t>Choose an item.</w:t>
                </w:r>
              </w:p>
            </w:sdtContent>
          </w:sdt>
          <w:p w:rsidR="0005052D" w:rsidRDefault="0005052D" w:rsidP="00FA24E8">
            <w:pPr>
              <w:spacing w:after="200" w:line="276" w:lineRule="auto"/>
              <w:rPr>
                <w:rFonts w:ascii="Arial" w:eastAsiaTheme="minorHAnsi" w:hAnsi="Arial" w:cs="Arial"/>
                <w:color w:val="auto"/>
              </w:rPr>
            </w:pPr>
          </w:p>
        </w:tc>
      </w:tr>
    </w:tbl>
    <w:p w:rsidR="008F3387" w:rsidRDefault="008F3387"/>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8F3387" w:rsidTr="001A5015">
        <w:trPr>
          <w:trHeight w:val="400"/>
        </w:trPr>
        <w:tc>
          <w:tcPr>
            <w:tcW w:w="1257" w:type="dxa"/>
            <w:tcBorders>
              <w:top w:val="single" w:sz="8" w:space="0" w:color="000000"/>
              <w:bottom w:val="single" w:sz="6" w:space="0" w:color="000000"/>
            </w:tcBorders>
            <w:shd w:val="clear" w:color="auto" w:fill="CCFFFF"/>
          </w:tcPr>
          <w:p w:rsidR="008F3387" w:rsidRPr="004633E1" w:rsidRDefault="0005052D" w:rsidP="001A5015">
            <w:pPr>
              <w:pStyle w:val="Normal1"/>
              <w:spacing w:before="100"/>
              <w:jc w:val="both"/>
              <w:rPr>
                <w:rFonts w:ascii="Arial" w:eastAsia="Arial" w:hAnsi="Arial" w:cs="Arial"/>
                <w:b/>
              </w:rPr>
            </w:pPr>
            <w:r>
              <w:rPr>
                <w:rFonts w:ascii="Arial" w:eastAsia="Arial" w:hAnsi="Arial" w:cs="Arial"/>
                <w:b/>
              </w:rPr>
              <w:lastRenderedPageBreak/>
              <w:t>5.</w:t>
            </w:r>
          </w:p>
        </w:tc>
        <w:tc>
          <w:tcPr>
            <w:tcW w:w="8080" w:type="dxa"/>
            <w:gridSpan w:val="2"/>
            <w:tcBorders>
              <w:top w:val="single" w:sz="8" w:space="0" w:color="000000"/>
              <w:bottom w:val="single" w:sz="6" w:space="0" w:color="000000"/>
            </w:tcBorders>
            <w:shd w:val="clear" w:color="auto" w:fill="CCFFFF"/>
          </w:tcPr>
          <w:p w:rsidR="008F3387" w:rsidRDefault="008F3387" w:rsidP="001A5015">
            <w:pPr>
              <w:pStyle w:val="Normal1"/>
              <w:spacing w:before="100"/>
              <w:jc w:val="both"/>
              <w:rPr>
                <w:rFonts w:ascii="Arial" w:eastAsia="Arial" w:hAnsi="Arial" w:cs="Arial"/>
                <w:b/>
              </w:rPr>
            </w:pPr>
            <w:r>
              <w:rPr>
                <w:rFonts w:ascii="Arial" w:eastAsia="Arial" w:hAnsi="Arial" w:cs="Arial"/>
                <w:b/>
              </w:rPr>
              <w:t>Equality &amp; Diversity</w:t>
            </w:r>
          </w:p>
        </w:tc>
      </w:tr>
      <w:tr w:rsidR="00C26AAE" w:rsidTr="00C26AAE">
        <w:trPr>
          <w:trHeight w:val="400"/>
        </w:trPr>
        <w:tc>
          <w:tcPr>
            <w:tcW w:w="9337" w:type="dxa"/>
            <w:gridSpan w:val="3"/>
            <w:tcBorders>
              <w:top w:val="single" w:sz="8" w:space="0" w:color="000000"/>
              <w:bottom w:val="single" w:sz="6" w:space="0" w:color="000000"/>
            </w:tcBorders>
            <w:shd w:val="clear" w:color="auto" w:fill="FFFFFF" w:themeFill="background1"/>
          </w:tcPr>
          <w:p w:rsidR="00C26AAE" w:rsidRDefault="00F959D6" w:rsidP="001A5015">
            <w:pPr>
              <w:pStyle w:val="Normal1"/>
              <w:spacing w:before="100"/>
              <w:jc w:val="both"/>
              <w:rPr>
                <w:rFonts w:ascii="Arial" w:eastAsia="Arial" w:hAnsi="Arial" w:cs="Arial"/>
                <w:sz w:val="22"/>
              </w:rPr>
            </w:pPr>
            <w:r>
              <w:rPr>
                <w:rFonts w:ascii="Arial" w:eastAsia="Arial" w:hAnsi="Arial" w:cs="Arial"/>
                <w:sz w:val="22"/>
              </w:rPr>
              <w:t>If your</w:t>
            </w:r>
            <w:r w:rsidR="00C26AAE">
              <w:rPr>
                <w:rFonts w:ascii="Arial" w:eastAsia="Arial" w:hAnsi="Arial" w:cs="Arial"/>
                <w:sz w:val="22"/>
              </w:rPr>
              <w:t xml:space="preserve"> organisation</w:t>
            </w:r>
            <w:r>
              <w:rPr>
                <w:rFonts w:ascii="Arial" w:eastAsia="Arial" w:hAnsi="Arial" w:cs="Arial"/>
                <w:sz w:val="22"/>
              </w:rPr>
              <w:t xml:space="preserve"> is</w:t>
            </w:r>
            <w:r w:rsidR="00C26AAE">
              <w:rPr>
                <w:rFonts w:ascii="Arial" w:eastAsia="Arial" w:hAnsi="Arial" w:cs="Arial"/>
                <w:sz w:val="22"/>
              </w:rPr>
              <w:t xml:space="preserve"> working outside of the UK, please refer to equivalent legislation in the country that you are located. </w:t>
            </w:r>
          </w:p>
          <w:p w:rsidR="00C26AAE" w:rsidRDefault="00C26AAE" w:rsidP="001A5015">
            <w:pPr>
              <w:pStyle w:val="Normal1"/>
              <w:spacing w:before="100"/>
              <w:jc w:val="both"/>
              <w:rPr>
                <w:rFonts w:ascii="Arial" w:eastAsia="Arial" w:hAnsi="Arial" w:cs="Arial"/>
                <w:sz w:val="22"/>
              </w:rPr>
            </w:pPr>
          </w:p>
          <w:p w:rsidR="00C26AAE" w:rsidRDefault="00C26AAE" w:rsidP="001A5015">
            <w:pPr>
              <w:pStyle w:val="Normal1"/>
              <w:spacing w:before="100"/>
              <w:jc w:val="both"/>
              <w:rPr>
                <w:rFonts w:ascii="Arial" w:eastAsia="Arial" w:hAnsi="Arial" w:cs="Arial"/>
                <w:b/>
                <w:sz w:val="22"/>
              </w:rPr>
            </w:pPr>
            <w:r>
              <w:rPr>
                <w:rFonts w:ascii="Arial" w:eastAsia="Arial" w:hAnsi="Arial" w:cs="Arial"/>
                <w:b/>
                <w:sz w:val="22"/>
              </w:rPr>
              <w:t>Evaluation criteria for this section:</w:t>
            </w:r>
          </w:p>
          <w:p w:rsidR="00C26AAE" w:rsidRDefault="00C26AAE" w:rsidP="001A5015">
            <w:pPr>
              <w:pStyle w:val="Normal1"/>
              <w:spacing w:before="100"/>
              <w:jc w:val="both"/>
              <w:rPr>
                <w:rFonts w:ascii="Arial" w:eastAsia="Arial" w:hAnsi="Arial" w:cs="Arial"/>
                <w:sz w:val="22"/>
              </w:rPr>
            </w:pPr>
            <w:r>
              <w:rPr>
                <w:rFonts w:ascii="Arial" w:eastAsia="Arial" w:hAnsi="Arial" w:cs="Arial"/>
                <w:sz w:val="22"/>
              </w:rPr>
              <w:t xml:space="preserve">If you answer ‘Yes’ or the evidence provided is insufficient your application will not be accepted. </w:t>
            </w:r>
          </w:p>
          <w:p w:rsidR="00C26AAE" w:rsidRDefault="00C26AAE" w:rsidP="001A5015">
            <w:pPr>
              <w:pStyle w:val="Normal1"/>
              <w:spacing w:before="100"/>
              <w:jc w:val="both"/>
              <w:rPr>
                <w:rFonts w:ascii="Arial" w:eastAsia="Arial" w:hAnsi="Arial" w:cs="Arial"/>
                <w:sz w:val="22"/>
              </w:rPr>
            </w:pPr>
          </w:p>
          <w:p w:rsidR="00C26AAE" w:rsidRDefault="00C26AAE" w:rsidP="001A5015">
            <w:pPr>
              <w:pStyle w:val="Normal1"/>
              <w:spacing w:before="100"/>
              <w:jc w:val="both"/>
              <w:rPr>
                <w:rFonts w:ascii="Arial" w:eastAsia="Arial" w:hAnsi="Arial" w:cs="Arial"/>
                <w:sz w:val="22"/>
              </w:rPr>
            </w:pPr>
            <w:r>
              <w:rPr>
                <w:rFonts w:ascii="Arial" w:eastAsia="Arial" w:hAnsi="Arial" w:cs="Arial"/>
                <w:b/>
                <w:sz w:val="22"/>
              </w:rPr>
              <w:t>Scoring methodology for this section:</w:t>
            </w:r>
          </w:p>
          <w:p w:rsidR="00C26AAE" w:rsidRPr="00C26AAE" w:rsidRDefault="00C26AAE" w:rsidP="001A5015">
            <w:pPr>
              <w:pStyle w:val="Normal1"/>
              <w:spacing w:before="100"/>
              <w:jc w:val="both"/>
              <w:rPr>
                <w:rFonts w:ascii="Arial" w:eastAsia="Arial" w:hAnsi="Arial" w:cs="Arial"/>
                <w:sz w:val="22"/>
              </w:rPr>
            </w:pPr>
            <w:r>
              <w:rPr>
                <w:rFonts w:ascii="Arial" w:eastAsia="Arial" w:hAnsi="Arial" w:cs="Arial"/>
                <w:sz w:val="22"/>
              </w:rPr>
              <w:t>Pass/Fail, where ‘No’ or evidence provided is sufficient = Pass, and ‘Yes’ or the evidence is lacking detail = Fail</w:t>
            </w:r>
          </w:p>
        </w:tc>
      </w:tr>
      <w:tr w:rsidR="008F3387" w:rsidTr="008F3387">
        <w:tblPrEx>
          <w:tblLook w:val="0600" w:firstRow="0" w:lastRow="0" w:firstColumn="0" w:lastColumn="0" w:noHBand="1" w:noVBand="1"/>
        </w:tblPrEx>
        <w:trPr>
          <w:trHeight w:val="1789"/>
        </w:trPr>
        <w:tc>
          <w:tcPr>
            <w:tcW w:w="1257" w:type="dxa"/>
          </w:tcPr>
          <w:p w:rsidR="008F3387" w:rsidRPr="0005052D" w:rsidRDefault="0005052D" w:rsidP="001A5015">
            <w:pPr>
              <w:pStyle w:val="Normal1"/>
              <w:widowControl w:val="0"/>
              <w:jc w:val="both"/>
            </w:pPr>
            <w:r w:rsidRPr="0005052D">
              <w:rPr>
                <w:rFonts w:ascii="Arial" w:eastAsia="Arial" w:hAnsi="Arial" w:cs="Arial"/>
                <w:sz w:val="22"/>
                <w:szCs w:val="22"/>
              </w:rPr>
              <w:t>5.1(</w:t>
            </w:r>
            <w:r w:rsidR="008F3387" w:rsidRPr="0005052D">
              <w:rPr>
                <w:rFonts w:ascii="Arial" w:eastAsia="Arial" w:hAnsi="Arial" w:cs="Arial"/>
                <w:sz w:val="22"/>
                <w:szCs w:val="22"/>
              </w:rPr>
              <w:t>a</w:t>
            </w:r>
            <w:r w:rsidRPr="0005052D">
              <w:rPr>
                <w:rFonts w:ascii="Arial" w:eastAsia="Arial" w:hAnsi="Arial" w:cs="Arial"/>
                <w:sz w:val="22"/>
                <w:szCs w:val="22"/>
              </w:rPr>
              <w:t>)</w:t>
            </w:r>
          </w:p>
        </w:tc>
        <w:tc>
          <w:tcPr>
            <w:tcW w:w="5954" w:type="dxa"/>
          </w:tcPr>
          <w:p w:rsidR="008F3387" w:rsidRPr="008F3387" w:rsidRDefault="008F3387" w:rsidP="001A5015">
            <w:pPr>
              <w:pStyle w:val="Normal1"/>
              <w:widowControl w:val="0"/>
              <w:jc w:val="both"/>
              <w:rPr>
                <w:rFonts w:ascii="Arial" w:eastAsia="Arial" w:hAnsi="Arial" w:cs="Arial"/>
                <w:sz w:val="22"/>
                <w:szCs w:val="22"/>
              </w:rPr>
            </w:pPr>
            <w:r w:rsidRPr="008F3387">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2126" w:type="dxa"/>
          </w:tcPr>
          <w:p w:rsidR="008F3387" w:rsidRDefault="00E317C9" w:rsidP="00E06648">
            <w:pPr>
              <w:pStyle w:val="Normal1"/>
              <w:widowControl w:val="0"/>
              <w:jc w:val="both"/>
            </w:pPr>
            <w:sdt>
              <w:sdtPr>
                <w:rPr>
                  <w:rStyle w:val="Style1"/>
                </w:rPr>
                <w:id w:val="1603450024"/>
                <w:placeholder>
                  <w:docPart w:val="2C87313F6DED4A048923E111DFEA329D"/>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r w:rsidR="008F3387" w:rsidTr="001A5015">
        <w:tblPrEx>
          <w:tblLook w:val="0600" w:firstRow="0" w:lastRow="0" w:firstColumn="0" w:lastColumn="0" w:noHBand="1" w:noVBand="1"/>
        </w:tblPrEx>
        <w:tc>
          <w:tcPr>
            <w:tcW w:w="1257" w:type="dxa"/>
          </w:tcPr>
          <w:p w:rsidR="008F3387" w:rsidRPr="0005052D" w:rsidRDefault="0005052D" w:rsidP="001A5015">
            <w:pPr>
              <w:pStyle w:val="Normal1"/>
              <w:widowControl w:val="0"/>
              <w:ind w:right="-100"/>
              <w:jc w:val="both"/>
            </w:pPr>
            <w:r w:rsidRPr="0005052D">
              <w:rPr>
                <w:rFonts w:ascii="Arial" w:eastAsia="Arial" w:hAnsi="Arial" w:cs="Arial"/>
                <w:sz w:val="22"/>
                <w:szCs w:val="22"/>
              </w:rPr>
              <w:t>5.1(b)</w:t>
            </w:r>
          </w:p>
        </w:tc>
        <w:tc>
          <w:tcPr>
            <w:tcW w:w="8080" w:type="dxa"/>
            <w:gridSpan w:val="2"/>
          </w:tcPr>
          <w:p w:rsidR="008F3387" w:rsidRDefault="008F3387" w:rsidP="001A5015">
            <w:pPr>
              <w:pStyle w:val="Normal1"/>
              <w:widowControl w:val="0"/>
              <w:jc w:val="both"/>
              <w:rPr>
                <w:rFonts w:ascii="Arial" w:hAnsi="Arial" w:cs="Arial"/>
                <w:sz w:val="22"/>
                <w:szCs w:val="22"/>
              </w:rPr>
            </w:pPr>
            <w:r>
              <w:rPr>
                <w:rFonts w:ascii="Arial" w:hAnsi="Arial" w:cs="Arial"/>
                <w:sz w:val="22"/>
                <w:szCs w:val="22"/>
              </w:rPr>
              <w:t xml:space="preserve">Please provide a summary of the nature of the investigation and an explanation of the outcome of the investigation to date. </w:t>
            </w:r>
          </w:p>
          <w:p w:rsidR="008F3387" w:rsidRDefault="008F3387" w:rsidP="001A5015">
            <w:pPr>
              <w:pStyle w:val="Normal1"/>
              <w:widowControl w:val="0"/>
              <w:jc w:val="both"/>
              <w:rPr>
                <w:rFonts w:ascii="Arial" w:hAnsi="Arial" w:cs="Arial"/>
                <w:sz w:val="22"/>
                <w:szCs w:val="22"/>
              </w:rPr>
            </w:pPr>
          </w:p>
          <w:p w:rsidR="008F3387" w:rsidRDefault="008F3387" w:rsidP="001A5015">
            <w:pPr>
              <w:pStyle w:val="Normal1"/>
              <w:widowControl w:val="0"/>
              <w:jc w:val="both"/>
              <w:rPr>
                <w:rFonts w:ascii="Arial" w:hAnsi="Arial" w:cs="Arial"/>
                <w:sz w:val="22"/>
                <w:szCs w:val="22"/>
              </w:rPr>
            </w:pPr>
            <w:r>
              <w:rPr>
                <w:rFonts w:ascii="Arial" w:hAnsi="Arial" w:cs="Arial"/>
                <w:sz w:val="22"/>
                <w:szCs w:val="22"/>
              </w:rPr>
              <w:t xml:space="preserve">If the investigation upheld the complaint against your organisation, please explain what action (if any) you have taken to prevent unlawful discrimination from reoccurring. You may be excluded if you are unable to demonstrate to the Authority’s satisfaction that appropriate remedial action has been taken to prevent similar unlawful discrimination reoccurring. </w:t>
            </w:r>
          </w:p>
          <w:p w:rsidR="00F5516D" w:rsidRDefault="00F5516D" w:rsidP="00D04FE1">
            <w:pPr>
              <w:pStyle w:val="Normal1"/>
              <w:widowControl w:val="0"/>
              <w:jc w:val="both"/>
            </w:pPr>
          </w:p>
        </w:tc>
      </w:tr>
      <w:tr w:rsidR="008F3387" w:rsidTr="001A5015">
        <w:tblPrEx>
          <w:tblLook w:val="0600" w:firstRow="0" w:lastRow="0" w:firstColumn="0" w:lastColumn="0" w:noHBand="1" w:noVBand="1"/>
        </w:tblPrEx>
        <w:tc>
          <w:tcPr>
            <w:tcW w:w="1257" w:type="dxa"/>
          </w:tcPr>
          <w:p w:rsidR="008F3387" w:rsidRPr="0005052D" w:rsidRDefault="0005052D" w:rsidP="001A5015">
            <w:pPr>
              <w:pStyle w:val="Normal1"/>
              <w:widowControl w:val="0"/>
              <w:jc w:val="both"/>
            </w:pPr>
            <w:r w:rsidRPr="0005052D">
              <w:rPr>
                <w:rFonts w:ascii="Arial" w:eastAsia="Arial" w:hAnsi="Arial" w:cs="Arial"/>
                <w:sz w:val="22"/>
                <w:szCs w:val="22"/>
              </w:rPr>
              <w:t>5.1(c)</w:t>
            </w:r>
          </w:p>
        </w:tc>
        <w:tc>
          <w:tcPr>
            <w:tcW w:w="5954" w:type="dxa"/>
          </w:tcPr>
          <w:p w:rsidR="008F3387" w:rsidRPr="008F3387" w:rsidRDefault="00F5516D" w:rsidP="001A5015">
            <w:pPr>
              <w:pStyle w:val="Normal1"/>
              <w:widowControl w:val="0"/>
              <w:jc w:val="both"/>
              <w:rPr>
                <w:rFonts w:ascii="Arial" w:hAnsi="Arial" w:cs="Arial"/>
                <w:sz w:val="22"/>
                <w:szCs w:val="22"/>
              </w:rPr>
            </w:pPr>
            <w:r>
              <w:rPr>
                <w:rFonts w:ascii="Arial" w:hAnsi="Arial" w:cs="Arial"/>
                <w:sz w:val="22"/>
                <w:szCs w:val="22"/>
              </w:rPr>
              <w:t>In the last three years, has your organisation had a complaint upheld following an investigation by the Equality and Human Rights Commission or its predecessors (or a comparable body in any jurisdiction other than the UK), on grounds or alleged unlawful discrimination?</w:t>
            </w:r>
          </w:p>
        </w:tc>
        <w:tc>
          <w:tcPr>
            <w:tcW w:w="2126" w:type="dxa"/>
          </w:tcPr>
          <w:p w:rsidR="00E06648" w:rsidRDefault="00E317C9" w:rsidP="001A5015">
            <w:pPr>
              <w:pStyle w:val="Normal1"/>
              <w:widowControl w:val="0"/>
              <w:jc w:val="both"/>
            </w:pPr>
            <w:sdt>
              <w:sdtPr>
                <w:rPr>
                  <w:rStyle w:val="Style1"/>
                </w:rPr>
                <w:id w:val="1994684076"/>
                <w:placeholder>
                  <w:docPart w:val="037ECB0591E14A8793EB8409CD0DC66F"/>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06648" w:rsidRPr="0011565F">
                  <w:rPr>
                    <w:rStyle w:val="PlaceholderText"/>
                    <w:rFonts w:eastAsiaTheme="minorHAnsi"/>
                  </w:rPr>
                  <w:t>Choose an item.</w:t>
                </w:r>
              </w:sdtContent>
            </w:sdt>
          </w:p>
        </w:tc>
      </w:tr>
      <w:tr w:rsidR="00F5516D" w:rsidTr="001A5015">
        <w:tblPrEx>
          <w:tblLook w:val="0600" w:firstRow="0" w:lastRow="0" w:firstColumn="0" w:lastColumn="0" w:noHBand="1" w:noVBand="1"/>
        </w:tblPrEx>
        <w:tc>
          <w:tcPr>
            <w:tcW w:w="1257" w:type="dxa"/>
          </w:tcPr>
          <w:p w:rsidR="00F5516D" w:rsidRPr="0005052D" w:rsidRDefault="0005052D" w:rsidP="001A5015">
            <w:pPr>
              <w:pStyle w:val="Normal1"/>
              <w:widowControl w:val="0"/>
              <w:jc w:val="both"/>
              <w:rPr>
                <w:rFonts w:ascii="Arial" w:eastAsia="Arial" w:hAnsi="Arial" w:cs="Arial"/>
                <w:sz w:val="22"/>
                <w:szCs w:val="22"/>
              </w:rPr>
            </w:pPr>
            <w:r w:rsidRPr="0005052D">
              <w:rPr>
                <w:rFonts w:ascii="Arial" w:eastAsia="Arial" w:hAnsi="Arial" w:cs="Arial"/>
                <w:sz w:val="22"/>
                <w:szCs w:val="22"/>
              </w:rPr>
              <w:t>5.1(d)</w:t>
            </w:r>
          </w:p>
        </w:tc>
        <w:tc>
          <w:tcPr>
            <w:tcW w:w="8080" w:type="dxa"/>
            <w:gridSpan w:val="2"/>
          </w:tcPr>
          <w:p w:rsidR="00F5516D" w:rsidRDefault="00F5516D" w:rsidP="001A5015">
            <w:pPr>
              <w:pStyle w:val="Normal1"/>
              <w:widowControl w:val="0"/>
              <w:jc w:val="both"/>
              <w:rPr>
                <w:rFonts w:ascii="Arial" w:hAnsi="Arial" w:cs="Arial"/>
                <w:sz w:val="22"/>
                <w:szCs w:val="22"/>
              </w:rPr>
            </w:pPr>
            <w:r>
              <w:rPr>
                <w:rFonts w:ascii="Arial" w:hAnsi="Arial" w:cs="Arial"/>
                <w:sz w:val="22"/>
                <w:szCs w:val="22"/>
              </w:rPr>
              <w:t xml:space="preserve">Please provide a summary of the nature of the investigation and an explanation of the outcome of the investigation to date. </w:t>
            </w:r>
          </w:p>
          <w:p w:rsidR="00F5516D" w:rsidRDefault="00F5516D" w:rsidP="001A5015">
            <w:pPr>
              <w:pStyle w:val="Normal1"/>
              <w:widowControl w:val="0"/>
              <w:jc w:val="both"/>
              <w:rPr>
                <w:rFonts w:ascii="Arial" w:hAnsi="Arial" w:cs="Arial"/>
                <w:sz w:val="22"/>
                <w:szCs w:val="22"/>
              </w:rPr>
            </w:pPr>
          </w:p>
          <w:p w:rsidR="00F5516D" w:rsidRDefault="00F5516D" w:rsidP="001A5015">
            <w:pPr>
              <w:pStyle w:val="Normal1"/>
              <w:jc w:val="both"/>
              <w:rPr>
                <w:rFonts w:ascii="Arial" w:hAnsi="Arial" w:cs="Arial"/>
                <w:sz w:val="22"/>
                <w:szCs w:val="22"/>
              </w:rPr>
            </w:pPr>
            <w:r>
              <w:rPr>
                <w:rFonts w:ascii="Arial" w:hAnsi="Arial" w:cs="Arial"/>
                <w:sz w:val="22"/>
                <w:szCs w:val="22"/>
              </w:rPr>
              <w:t xml:space="preserve">If the investigation upheld the complaint against your organisation, please explain what action (if any) you have taken to prevent unlawful discrimination from reoccurring. You may be excluded if you are unable to demonstrate to the Authority’s satisfaction that appropriate remedial action has been taken to prevent similar unlawful discrimination from reoccurring. </w:t>
            </w:r>
          </w:p>
          <w:p w:rsidR="00C26AAE" w:rsidRDefault="00C26AAE" w:rsidP="00D04FE1">
            <w:pPr>
              <w:pStyle w:val="Normal1"/>
              <w:widowControl w:val="0"/>
              <w:jc w:val="both"/>
              <w:rPr>
                <w:rFonts w:ascii="Arial" w:eastAsia="Arial" w:hAnsi="Arial" w:cs="Arial"/>
                <w:sz w:val="22"/>
                <w:szCs w:val="22"/>
              </w:rPr>
            </w:pPr>
          </w:p>
        </w:tc>
      </w:tr>
    </w:tbl>
    <w:p w:rsidR="00401110" w:rsidRDefault="00401110"/>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1A5015" w:rsidTr="001A5015">
        <w:trPr>
          <w:trHeight w:val="400"/>
        </w:trPr>
        <w:tc>
          <w:tcPr>
            <w:tcW w:w="1257" w:type="dxa"/>
            <w:tcBorders>
              <w:top w:val="single" w:sz="8" w:space="0" w:color="000000"/>
              <w:bottom w:val="single" w:sz="8" w:space="0" w:color="000000"/>
            </w:tcBorders>
            <w:shd w:val="clear" w:color="auto" w:fill="CCFFFF"/>
          </w:tcPr>
          <w:p w:rsidR="001A5015" w:rsidRPr="004633E1" w:rsidRDefault="0005052D" w:rsidP="001A5015">
            <w:pPr>
              <w:pStyle w:val="Normal1"/>
              <w:spacing w:before="100"/>
              <w:jc w:val="both"/>
              <w:rPr>
                <w:rFonts w:ascii="Arial" w:eastAsia="Arial" w:hAnsi="Arial" w:cs="Arial"/>
                <w:b/>
              </w:rPr>
            </w:pPr>
            <w:r>
              <w:rPr>
                <w:rFonts w:ascii="Arial" w:eastAsia="Arial" w:hAnsi="Arial" w:cs="Arial"/>
                <w:b/>
              </w:rPr>
              <w:t>6.</w:t>
            </w:r>
          </w:p>
        </w:tc>
        <w:tc>
          <w:tcPr>
            <w:tcW w:w="8080" w:type="dxa"/>
            <w:gridSpan w:val="2"/>
            <w:tcBorders>
              <w:top w:val="single" w:sz="8" w:space="0" w:color="000000"/>
              <w:bottom w:val="single" w:sz="8" w:space="0" w:color="000000"/>
            </w:tcBorders>
            <w:shd w:val="clear" w:color="auto" w:fill="CCFFFF"/>
          </w:tcPr>
          <w:p w:rsidR="001A5015" w:rsidRDefault="001A5015" w:rsidP="001A5015">
            <w:pPr>
              <w:pStyle w:val="Normal1"/>
              <w:spacing w:before="100"/>
              <w:jc w:val="both"/>
              <w:rPr>
                <w:rFonts w:ascii="Arial" w:eastAsia="Arial" w:hAnsi="Arial" w:cs="Arial"/>
                <w:b/>
              </w:rPr>
            </w:pPr>
            <w:r>
              <w:rPr>
                <w:rFonts w:ascii="Arial" w:eastAsia="Arial" w:hAnsi="Arial" w:cs="Arial"/>
                <w:b/>
              </w:rPr>
              <w:t>E-Procurement</w:t>
            </w:r>
          </w:p>
        </w:tc>
      </w:tr>
      <w:tr w:rsidR="001A5015" w:rsidTr="001A5015">
        <w:trPr>
          <w:trHeight w:val="400"/>
        </w:trPr>
        <w:tc>
          <w:tcPr>
            <w:tcW w:w="9337" w:type="dxa"/>
            <w:gridSpan w:val="3"/>
            <w:tcBorders>
              <w:top w:val="single" w:sz="8" w:space="0" w:color="000000"/>
              <w:bottom w:val="single" w:sz="6" w:space="0" w:color="000000"/>
            </w:tcBorders>
            <w:shd w:val="clear" w:color="auto" w:fill="auto"/>
          </w:tcPr>
          <w:p w:rsidR="001A5015" w:rsidRDefault="001A5015" w:rsidP="001A5015">
            <w:pPr>
              <w:pStyle w:val="Normal1"/>
              <w:spacing w:before="100"/>
              <w:jc w:val="both"/>
              <w:rPr>
                <w:rFonts w:ascii="Arial" w:eastAsia="Arial" w:hAnsi="Arial" w:cs="Arial"/>
                <w:sz w:val="22"/>
                <w:szCs w:val="22"/>
              </w:rPr>
            </w:pPr>
            <w:r>
              <w:rPr>
                <w:rFonts w:ascii="Arial" w:eastAsia="Arial" w:hAnsi="Arial" w:cs="Arial"/>
                <w:sz w:val="22"/>
                <w:szCs w:val="22"/>
              </w:rPr>
              <w:t xml:space="preserve">The questions in this section represent the minimum E-Procurement requirements and your response may be rejected if you are unable to comply. It is only in exceptional circumstances that a bidder may be granted an exception if they are unable to meet these minimum basis requirements. If you are unable to answer ‘Yes’ to these questions, please contact us for further advice before submitting your response. </w:t>
            </w:r>
          </w:p>
          <w:p w:rsidR="001A5015" w:rsidRDefault="001A5015" w:rsidP="001A5015">
            <w:pPr>
              <w:pStyle w:val="Normal1"/>
              <w:spacing w:before="100"/>
              <w:jc w:val="both"/>
              <w:rPr>
                <w:rFonts w:ascii="Arial" w:eastAsia="Arial" w:hAnsi="Arial" w:cs="Arial"/>
                <w:sz w:val="22"/>
                <w:szCs w:val="22"/>
              </w:rPr>
            </w:pPr>
          </w:p>
          <w:p w:rsidR="001A5015" w:rsidRDefault="001A5015" w:rsidP="001A5015">
            <w:pPr>
              <w:pStyle w:val="Normal1"/>
              <w:spacing w:before="100"/>
              <w:jc w:val="both"/>
              <w:rPr>
                <w:rFonts w:ascii="Arial" w:eastAsia="Arial" w:hAnsi="Arial" w:cs="Arial"/>
                <w:sz w:val="22"/>
                <w:szCs w:val="22"/>
              </w:rPr>
            </w:pPr>
            <w:r>
              <w:rPr>
                <w:rFonts w:ascii="Arial" w:eastAsia="Arial" w:hAnsi="Arial" w:cs="Arial"/>
                <w:b/>
                <w:sz w:val="22"/>
                <w:szCs w:val="22"/>
              </w:rPr>
              <w:t>Evaluation criteria for this section:</w:t>
            </w:r>
            <w:r>
              <w:rPr>
                <w:rFonts w:ascii="Arial" w:eastAsia="Arial" w:hAnsi="Arial" w:cs="Arial"/>
                <w:sz w:val="22"/>
                <w:szCs w:val="22"/>
              </w:rPr>
              <w:t xml:space="preserve"> The questions in this section will be evaluated on a </w:t>
            </w:r>
            <w:r>
              <w:rPr>
                <w:rFonts w:ascii="Arial" w:eastAsia="Arial" w:hAnsi="Arial" w:cs="Arial"/>
                <w:sz w:val="22"/>
                <w:szCs w:val="22"/>
              </w:rPr>
              <w:lastRenderedPageBreak/>
              <w:t xml:space="preserve">Pass/Fail basis. </w:t>
            </w:r>
          </w:p>
          <w:p w:rsidR="001A5015" w:rsidRDefault="001A5015" w:rsidP="001A5015">
            <w:pPr>
              <w:pStyle w:val="Normal1"/>
              <w:spacing w:before="100"/>
              <w:jc w:val="both"/>
              <w:rPr>
                <w:rFonts w:ascii="Arial" w:eastAsia="Arial" w:hAnsi="Arial" w:cs="Arial"/>
                <w:sz w:val="22"/>
                <w:szCs w:val="22"/>
              </w:rPr>
            </w:pPr>
          </w:p>
          <w:p w:rsidR="001A5015" w:rsidRPr="000D7910" w:rsidRDefault="001A5015" w:rsidP="001A5015">
            <w:pPr>
              <w:pStyle w:val="Normal1"/>
              <w:spacing w:before="100"/>
              <w:jc w:val="both"/>
              <w:rPr>
                <w:rFonts w:ascii="Arial" w:eastAsia="Arial" w:hAnsi="Arial" w:cs="Arial"/>
                <w:sz w:val="22"/>
                <w:szCs w:val="22"/>
              </w:rPr>
            </w:pPr>
            <w:r>
              <w:rPr>
                <w:rFonts w:ascii="Arial" w:eastAsia="Arial" w:hAnsi="Arial" w:cs="Arial"/>
                <w:b/>
                <w:sz w:val="22"/>
                <w:szCs w:val="22"/>
              </w:rPr>
              <w:t xml:space="preserve">Scoring Methodology for this section: </w:t>
            </w:r>
            <w:r>
              <w:rPr>
                <w:rFonts w:ascii="Arial" w:eastAsia="Arial" w:hAnsi="Arial" w:cs="Arial"/>
                <w:sz w:val="22"/>
                <w:szCs w:val="22"/>
              </w:rPr>
              <w:t>Pass/Fail (where ‘Yes’ = Pass and ‘No’ = Fail</w:t>
            </w:r>
            <w:r w:rsidR="00E3538C">
              <w:rPr>
                <w:rFonts w:ascii="Arial" w:eastAsia="Arial" w:hAnsi="Arial" w:cs="Arial"/>
                <w:sz w:val="22"/>
                <w:szCs w:val="22"/>
              </w:rPr>
              <w:t>)</w:t>
            </w:r>
          </w:p>
        </w:tc>
      </w:tr>
      <w:tr w:rsidR="001A5015" w:rsidTr="001A5015">
        <w:tblPrEx>
          <w:tblLook w:val="0600" w:firstRow="0" w:lastRow="0" w:firstColumn="0" w:lastColumn="0" w:noHBand="1" w:noVBand="1"/>
        </w:tblPrEx>
        <w:trPr>
          <w:trHeight w:val="1789"/>
        </w:trPr>
        <w:tc>
          <w:tcPr>
            <w:tcW w:w="1257" w:type="dxa"/>
          </w:tcPr>
          <w:p w:rsidR="001A5015" w:rsidRDefault="00BF38B4" w:rsidP="000D7910">
            <w:pPr>
              <w:pStyle w:val="Normal1"/>
              <w:jc w:val="both"/>
            </w:pPr>
            <w:r>
              <w:rPr>
                <w:rFonts w:ascii="Arial" w:eastAsia="Arial" w:hAnsi="Arial" w:cs="Arial"/>
                <w:sz w:val="22"/>
                <w:szCs w:val="22"/>
              </w:rPr>
              <w:lastRenderedPageBreak/>
              <w:t>6.1(</w:t>
            </w:r>
            <w:r w:rsidR="001A5015" w:rsidRPr="000D7910">
              <w:rPr>
                <w:rFonts w:ascii="Arial" w:eastAsia="Arial" w:hAnsi="Arial" w:cs="Arial"/>
                <w:sz w:val="22"/>
                <w:szCs w:val="22"/>
              </w:rPr>
              <w:t>a</w:t>
            </w:r>
            <w:r>
              <w:rPr>
                <w:rFonts w:ascii="Arial" w:eastAsia="Arial" w:hAnsi="Arial" w:cs="Arial"/>
                <w:sz w:val="22"/>
                <w:szCs w:val="22"/>
              </w:rPr>
              <w:t>)</w:t>
            </w:r>
          </w:p>
        </w:tc>
        <w:tc>
          <w:tcPr>
            <w:tcW w:w="5954" w:type="dxa"/>
          </w:tcPr>
          <w:p w:rsidR="001A5015" w:rsidRDefault="001A5015" w:rsidP="001A5015">
            <w:pPr>
              <w:pStyle w:val="Normal1"/>
              <w:widowControl w:val="0"/>
              <w:jc w:val="both"/>
              <w:rPr>
                <w:rFonts w:ascii="Arial" w:eastAsia="Arial" w:hAnsi="Arial" w:cs="Arial"/>
                <w:sz w:val="22"/>
                <w:szCs w:val="22"/>
              </w:rPr>
            </w:pPr>
            <w:r>
              <w:rPr>
                <w:rFonts w:ascii="Arial" w:eastAsia="Arial" w:hAnsi="Arial" w:cs="Arial"/>
                <w:b/>
                <w:sz w:val="22"/>
                <w:szCs w:val="22"/>
              </w:rPr>
              <w:t>Electronic ordering</w:t>
            </w:r>
          </w:p>
          <w:p w:rsidR="001A5015" w:rsidRDefault="001A5015" w:rsidP="001A5015">
            <w:pPr>
              <w:pStyle w:val="Normal1"/>
              <w:widowControl w:val="0"/>
              <w:jc w:val="both"/>
              <w:rPr>
                <w:rFonts w:ascii="Arial" w:eastAsia="Arial" w:hAnsi="Arial" w:cs="Arial"/>
                <w:sz w:val="22"/>
                <w:szCs w:val="22"/>
              </w:rPr>
            </w:pPr>
          </w:p>
          <w:p w:rsidR="001A5015" w:rsidRPr="001A5015" w:rsidRDefault="001A5015"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As part of this contract, the Successful Bidder will be required to receive orders sent electronically (via </w:t>
            </w:r>
            <w:proofErr w:type="spellStart"/>
            <w:r>
              <w:rPr>
                <w:rFonts w:ascii="Arial" w:eastAsia="Arial" w:hAnsi="Arial" w:cs="Arial"/>
                <w:sz w:val="22"/>
                <w:szCs w:val="22"/>
              </w:rPr>
              <w:t>Proactis</w:t>
            </w:r>
            <w:proofErr w:type="gramStart"/>
            <w:r>
              <w:rPr>
                <w:rFonts w:ascii="Arial" w:eastAsia="Arial" w:hAnsi="Arial" w:cs="Arial"/>
                <w:sz w:val="22"/>
                <w:szCs w:val="22"/>
              </w:rPr>
              <w:t>:Marketplace</w:t>
            </w:r>
            <w:proofErr w:type="spellEnd"/>
            <w:proofErr w:type="gramEnd"/>
            <w:r>
              <w:rPr>
                <w:rFonts w:ascii="Arial" w:eastAsia="Arial" w:hAnsi="Arial" w:cs="Arial"/>
                <w:sz w:val="22"/>
                <w:szCs w:val="22"/>
              </w:rPr>
              <w:t>) to a central e-mail address, from the contract start date. Please can you confirm that your organisation can fully meet with this requirement</w:t>
            </w:r>
            <w:r w:rsidR="00956694">
              <w:rPr>
                <w:rFonts w:ascii="Arial" w:eastAsia="Arial" w:hAnsi="Arial" w:cs="Arial"/>
                <w:sz w:val="22"/>
                <w:szCs w:val="22"/>
              </w:rPr>
              <w:t>?</w:t>
            </w:r>
            <w:r>
              <w:rPr>
                <w:rFonts w:ascii="Arial" w:eastAsia="Arial" w:hAnsi="Arial" w:cs="Arial"/>
                <w:sz w:val="22"/>
                <w:szCs w:val="22"/>
              </w:rPr>
              <w:t xml:space="preserve"> </w:t>
            </w:r>
          </w:p>
        </w:tc>
        <w:tc>
          <w:tcPr>
            <w:tcW w:w="2126" w:type="dxa"/>
          </w:tcPr>
          <w:p w:rsidR="001A5015" w:rsidRDefault="00E317C9" w:rsidP="00E06648">
            <w:pPr>
              <w:pStyle w:val="Normal1"/>
              <w:widowControl w:val="0"/>
              <w:jc w:val="both"/>
            </w:pPr>
            <w:sdt>
              <w:sdtPr>
                <w:rPr>
                  <w:rStyle w:val="Style1"/>
                </w:rPr>
                <w:id w:val="-1800830551"/>
                <w:placeholder>
                  <w:docPart w:val="FFDE8D9052634486B7CB389B65CD9243"/>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r w:rsidR="001A5015" w:rsidTr="001A5015">
        <w:tblPrEx>
          <w:tblLook w:val="0600" w:firstRow="0" w:lastRow="0" w:firstColumn="0" w:lastColumn="0" w:noHBand="1" w:noVBand="1"/>
        </w:tblPrEx>
        <w:trPr>
          <w:trHeight w:val="1119"/>
        </w:trPr>
        <w:tc>
          <w:tcPr>
            <w:tcW w:w="1257" w:type="dxa"/>
          </w:tcPr>
          <w:p w:rsidR="001A5015" w:rsidRPr="00BF38B4" w:rsidRDefault="00BF38B4" w:rsidP="001A5015">
            <w:pPr>
              <w:pStyle w:val="Normal1"/>
              <w:widowControl w:val="0"/>
              <w:jc w:val="both"/>
              <w:rPr>
                <w:rFonts w:ascii="Arial" w:eastAsia="Arial" w:hAnsi="Arial" w:cs="Arial"/>
                <w:sz w:val="22"/>
                <w:szCs w:val="22"/>
              </w:rPr>
            </w:pPr>
            <w:r w:rsidRPr="00BF38B4">
              <w:rPr>
                <w:rFonts w:ascii="Arial" w:eastAsia="Arial" w:hAnsi="Arial" w:cs="Arial"/>
                <w:sz w:val="22"/>
                <w:szCs w:val="22"/>
              </w:rPr>
              <w:t>6.1(b)</w:t>
            </w:r>
            <w:r w:rsidR="000D7910" w:rsidRPr="00BF38B4">
              <w:rPr>
                <w:rFonts w:ascii="Arial" w:eastAsia="Arial" w:hAnsi="Arial" w:cs="Arial"/>
                <w:sz w:val="22"/>
                <w:szCs w:val="22"/>
              </w:rPr>
              <w:t xml:space="preserve"> </w:t>
            </w:r>
          </w:p>
        </w:tc>
        <w:tc>
          <w:tcPr>
            <w:tcW w:w="5954" w:type="dxa"/>
          </w:tcPr>
          <w:p w:rsidR="001A5015" w:rsidRDefault="000D7910" w:rsidP="001A5015">
            <w:pPr>
              <w:pStyle w:val="Normal1"/>
              <w:widowControl w:val="0"/>
              <w:jc w:val="both"/>
              <w:rPr>
                <w:rFonts w:ascii="Arial" w:eastAsia="Arial" w:hAnsi="Arial" w:cs="Arial"/>
                <w:sz w:val="22"/>
                <w:szCs w:val="22"/>
              </w:rPr>
            </w:pPr>
            <w:r>
              <w:rPr>
                <w:rFonts w:ascii="Arial" w:eastAsia="Arial" w:hAnsi="Arial" w:cs="Arial"/>
                <w:b/>
                <w:sz w:val="22"/>
                <w:szCs w:val="22"/>
              </w:rPr>
              <w:t>Electronic invoicing</w:t>
            </w:r>
          </w:p>
          <w:p w:rsidR="000D7910" w:rsidRDefault="000D7910" w:rsidP="001A5015">
            <w:pPr>
              <w:pStyle w:val="Normal1"/>
              <w:widowControl w:val="0"/>
              <w:jc w:val="both"/>
              <w:rPr>
                <w:rFonts w:ascii="Arial" w:eastAsia="Arial" w:hAnsi="Arial" w:cs="Arial"/>
                <w:sz w:val="22"/>
                <w:szCs w:val="22"/>
              </w:rPr>
            </w:pPr>
          </w:p>
          <w:p w:rsidR="000D7910" w:rsidRPr="000D7910" w:rsidRDefault="000D7910" w:rsidP="001A5015">
            <w:pPr>
              <w:pStyle w:val="Normal1"/>
              <w:widowControl w:val="0"/>
              <w:jc w:val="both"/>
              <w:rPr>
                <w:rFonts w:ascii="Arial" w:eastAsia="Arial" w:hAnsi="Arial" w:cs="Arial"/>
                <w:sz w:val="22"/>
                <w:szCs w:val="22"/>
              </w:rPr>
            </w:pPr>
            <w:r>
              <w:rPr>
                <w:rFonts w:ascii="Arial" w:eastAsia="Arial" w:hAnsi="Arial" w:cs="Arial"/>
                <w:sz w:val="22"/>
                <w:szCs w:val="22"/>
              </w:rPr>
              <w:t xml:space="preserve">As part of this contract, the Successful Bidder will be required to submit invoices electronically (via </w:t>
            </w:r>
            <w:proofErr w:type="spellStart"/>
            <w:r>
              <w:rPr>
                <w:rFonts w:ascii="Arial" w:eastAsia="Arial" w:hAnsi="Arial" w:cs="Arial"/>
                <w:sz w:val="22"/>
                <w:szCs w:val="22"/>
              </w:rPr>
              <w:t>Proactis</w:t>
            </w:r>
            <w:proofErr w:type="gramStart"/>
            <w:r>
              <w:rPr>
                <w:rFonts w:ascii="Arial" w:eastAsia="Arial" w:hAnsi="Arial" w:cs="Arial"/>
                <w:sz w:val="22"/>
                <w:szCs w:val="22"/>
              </w:rPr>
              <w:t>:Marketplace</w:t>
            </w:r>
            <w:proofErr w:type="spellEnd"/>
            <w:proofErr w:type="gramEnd"/>
            <w:r>
              <w:rPr>
                <w:rFonts w:ascii="Arial" w:eastAsia="Arial" w:hAnsi="Arial" w:cs="Arial"/>
                <w:sz w:val="22"/>
                <w:szCs w:val="22"/>
              </w:rPr>
              <w:t xml:space="preserve">) from the contract start date. Please can you confirm that as a minimum, your organisation will submit invoices electronically (via </w:t>
            </w:r>
            <w:proofErr w:type="spellStart"/>
            <w:r>
              <w:rPr>
                <w:rFonts w:ascii="Arial" w:eastAsia="Arial" w:hAnsi="Arial" w:cs="Arial"/>
                <w:sz w:val="22"/>
                <w:szCs w:val="22"/>
              </w:rPr>
              <w:t>Proactis</w:t>
            </w:r>
            <w:proofErr w:type="gramStart"/>
            <w:r>
              <w:rPr>
                <w:rFonts w:ascii="Arial" w:eastAsia="Arial" w:hAnsi="Arial" w:cs="Arial"/>
                <w:sz w:val="22"/>
                <w:szCs w:val="22"/>
              </w:rPr>
              <w:t>:Marketplace</w:t>
            </w:r>
            <w:proofErr w:type="spellEnd"/>
            <w:proofErr w:type="gramEnd"/>
            <w:r>
              <w:rPr>
                <w:rFonts w:ascii="Arial" w:eastAsia="Arial" w:hAnsi="Arial" w:cs="Arial"/>
                <w:sz w:val="22"/>
                <w:szCs w:val="22"/>
              </w:rPr>
              <w:t>) by utilising the PO Flip method, from the contract start date</w:t>
            </w:r>
            <w:r w:rsidR="00956694">
              <w:rPr>
                <w:rFonts w:ascii="Arial" w:eastAsia="Arial" w:hAnsi="Arial" w:cs="Arial"/>
                <w:sz w:val="22"/>
                <w:szCs w:val="22"/>
              </w:rPr>
              <w:t>?</w:t>
            </w:r>
          </w:p>
        </w:tc>
        <w:tc>
          <w:tcPr>
            <w:tcW w:w="2126" w:type="dxa"/>
          </w:tcPr>
          <w:p w:rsidR="001A5015" w:rsidRDefault="00E317C9" w:rsidP="008422C5">
            <w:pPr>
              <w:pStyle w:val="Normal1"/>
              <w:widowControl w:val="0"/>
              <w:jc w:val="both"/>
              <w:rPr>
                <w:rFonts w:ascii="Arial" w:eastAsia="Arial" w:hAnsi="Arial" w:cs="Arial"/>
                <w:sz w:val="22"/>
                <w:szCs w:val="22"/>
              </w:rPr>
            </w:pPr>
            <w:sdt>
              <w:sdtPr>
                <w:rPr>
                  <w:rStyle w:val="Style1"/>
                </w:rPr>
                <w:id w:val="652035499"/>
                <w:placeholder>
                  <w:docPart w:val="D2F788E4275B4184A9E1CA916035C25C"/>
                </w:placeholder>
                <w:showingPlcHdr/>
                <w:dropDownList>
                  <w:listItem w:value="Choose an item."/>
                  <w:listItem w:displayText="Yes" w:value="Yes"/>
                  <w:listItem w:displayText="No" w:value="No"/>
                </w:dropDownList>
              </w:sdtPr>
              <w:sdtEndPr>
                <w:rPr>
                  <w:rStyle w:val="DefaultParagraphFont"/>
                  <w:rFonts w:ascii="Times New Roman" w:hAnsi="Times New Roman"/>
                  <w:sz w:val="24"/>
                </w:rPr>
              </w:sdtEndPr>
              <w:sdtContent>
                <w:r w:rsidR="00E145F6" w:rsidRPr="0011565F">
                  <w:rPr>
                    <w:rStyle w:val="PlaceholderText"/>
                    <w:rFonts w:eastAsiaTheme="minorHAnsi"/>
                  </w:rPr>
                  <w:t>Choose an item.</w:t>
                </w:r>
              </w:sdtContent>
            </w:sdt>
          </w:p>
        </w:tc>
      </w:tr>
    </w:tbl>
    <w:p w:rsidR="00E145F6" w:rsidRDefault="00E145F6"/>
    <w:p w:rsidR="003504BA" w:rsidRDefault="003504BA"/>
    <w:p w:rsidR="0047533B" w:rsidRDefault="0047533B"/>
    <w:p w:rsidR="00D0627B" w:rsidRDefault="00D0627B"/>
    <w:p w:rsidR="002B0DE4" w:rsidRDefault="002B0DE4"/>
    <w:p w:rsidR="0039509B" w:rsidRDefault="0039509B" w:rsidP="00D26916"/>
    <w:sectPr w:rsidR="0039509B" w:rsidSect="00D26916">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9CF" w:rsidRDefault="009439CF" w:rsidP="00590413">
      <w:r>
        <w:separator/>
      </w:r>
    </w:p>
  </w:endnote>
  <w:endnote w:type="continuationSeparator" w:id="0">
    <w:p w:rsidR="009439CF" w:rsidRDefault="009439CF" w:rsidP="0059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9CF" w:rsidRDefault="009439CF" w:rsidP="00590413">
      <w:r>
        <w:separator/>
      </w:r>
    </w:p>
  </w:footnote>
  <w:footnote w:type="continuationSeparator" w:id="0">
    <w:p w:rsidR="009439CF" w:rsidRDefault="009439CF" w:rsidP="00590413">
      <w:r>
        <w:continuationSeparator/>
      </w:r>
    </w:p>
  </w:footnote>
  <w:footnote w:id="1">
    <w:p w:rsidR="00A446D5" w:rsidRPr="00FF029F" w:rsidRDefault="00A446D5" w:rsidP="00590413">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C76547">
          <w:rPr>
            <w:rStyle w:val="Hyperlink"/>
            <w:rFonts w:ascii="Arial" w:hAnsi="Arial" w:cs="Arial"/>
            <w:sz w:val="20"/>
            <w:szCs w:val="20"/>
            <w:lang w:val="en-US"/>
          </w:rPr>
          <w:t>https://www.gov.uk/government/uploads/system/uploads/attachment_data/file/551130/List_of_Mandatory_and_Discretionary_Exclusions.pdf</w:t>
        </w:r>
      </w:hyperlink>
      <w:r>
        <w:rPr>
          <w:rFonts w:ascii="Arial" w:hAnsi="Arial" w:cs="Arial"/>
          <w:sz w:val="20"/>
          <w:szCs w:val="20"/>
          <w:lang w:val="en-US"/>
        </w:rPr>
        <w:t xml:space="preserve"> </w:t>
      </w:r>
    </w:p>
  </w:footnote>
  <w:footnote w:id="2">
    <w:p w:rsidR="00A446D5" w:rsidRDefault="00A446D5" w:rsidP="00590413">
      <w:pPr>
        <w:pStyle w:val="Normal1"/>
      </w:pPr>
      <w:r>
        <w:rPr>
          <w:vertAlign w:val="superscript"/>
        </w:rPr>
        <w:footnoteRef/>
      </w:r>
      <w:r>
        <w:rPr>
          <w:rFonts w:ascii="Arial" w:eastAsia="Arial" w:hAnsi="Arial" w:cs="Arial"/>
          <w:sz w:val="20"/>
          <w:szCs w:val="20"/>
        </w:rPr>
        <w:t xml:space="preserve"> See PCR 2015 regulations 71 (8)-(9)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42D1"/>
    <w:multiLevelType w:val="hybridMultilevel"/>
    <w:tmpl w:val="91304770"/>
    <w:lvl w:ilvl="0" w:tplc="F7727BB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nsid w:val="4B596143"/>
    <w:multiLevelType w:val="hybridMultilevel"/>
    <w:tmpl w:val="255A6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831788"/>
    <w:multiLevelType w:val="hybridMultilevel"/>
    <w:tmpl w:val="E5A22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15A31A2"/>
    <w:multiLevelType w:val="hybridMultilevel"/>
    <w:tmpl w:val="801C5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13200A8"/>
    <w:multiLevelType w:val="hybridMultilevel"/>
    <w:tmpl w:val="D1F4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1"/>
  </w:num>
  <w:num w:numId="2">
    <w:abstractNumId w:val="8"/>
  </w:num>
  <w:num w:numId="3">
    <w:abstractNumId w:val="2"/>
  </w:num>
  <w:num w:numId="4">
    <w:abstractNumId w:val="7"/>
  </w:num>
  <w:num w:numId="5">
    <w:abstractNumId w:val="5"/>
  </w:num>
  <w:num w:numId="6">
    <w:abstractNumId w:val="6"/>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413"/>
    <w:rsid w:val="00000658"/>
    <w:rsid w:val="00011D4A"/>
    <w:rsid w:val="00025F9F"/>
    <w:rsid w:val="00044B96"/>
    <w:rsid w:val="0005052D"/>
    <w:rsid w:val="0005411B"/>
    <w:rsid w:val="00054C58"/>
    <w:rsid w:val="00067BAE"/>
    <w:rsid w:val="00084705"/>
    <w:rsid w:val="000C0AD9"/>
    <w:rsid w:val="000D7189"/>
    <w:rsid w:val="000D7910"/>
    <w:rsid w:val="00103ECA"/>
    <w:rsid w:val="00140CDD"/>
    <w:rsid w:val="00145E67"/>
    <w:rsid w:val="00165998"/>
    <w:rsid w:val="001927A3"/>
    <w:rsid w:val="001A5015"/>
    <w:rsid w:val="001C49F4"/>
    <w:rsid w:val="001F48E1"/>
    <w:rsid w:val="00201F46"/>
    <w:rsid w:val="00205113"/>
    <w:rsid w:val="002128E5"/>
    <w:rsid w:val="00233E52"/>
    <w:rsid w:val="00252AE9"/>
    <w:rsid w:val="00252B1D"/>
    <w:rsid w:val="0025749E"/>
    <w:rsid w:val="00265084"/>
    <w:rsid w:val="00266A5C"/>
    <w:rsid w:val="00275815"/>
    <w:rsid w:val="002814F6"/>
    <w:rsid w:val="002875E7"/>
    <w:rsid w:val="002B0DE4"/>
    <w:rsid w:val="002C00C5"/>
    <w:rsid w:val="002D3B70"/>
    <w:rsid w:val="002E3725"/>
    <w:rsid w:val="003159A5"/>
    <w:rsid w:val="003504BA"/>
    <w:rsid w:val="00351494"/>
    <w:rsid w:val="003637EF"/>
    <w:rsid w:val="00385750"/>
    <w:rsid w:val="0039509B"/>
    <w:rsid w:val="003A5678"/>
    <w:rsid w:val="003B0EF3"/>
    <w:rsid w:val="003C2307"/>
    <w:rsid w:val="003C5A93"/>
    <w:rsid w:val="003E420C"/>
    <w:rsid w:val="003E4752"/>
    <w:rsid w:val="003E5C45"/>
    <w:rsid w:val="003F36CE"/>
    <w:rsid w:val="00401110"/>
    <w:rsid w:val="0040556D"/>
    <w:rsid w:val="00407BAD"/>
    <w:rsid w:val="00422D47"/>
    <w:rsid w:val="00432DDA"/>
    <w:rsid w:val="00437006"/>
    <w:rsid w:val="0047533B"/>
    <w:rsid w:val="004C3596"/>
    <w:rsid w:val="005172D6"/>
    <w:rsid w:val="005275F3"/>
    <w:rsid w:val="00561A2D"/>
    <w:rsid w:val="00562029"/>
    <w:rsid w:val="00590413"/>
    <w:rsid w:val="005F3A86"/>
    <w:rsid w:val="00601939"/>
    <w:rsid w:val="00625C02"/>
    <w:rsid w:val="0062619E"/>
    <w:rsid w:val="00630E4E"/>
    <w:rsid w:val="006577F4"/>
    <w:rsid w:val="006A748F"/>
    <w:rsid w:val="006B2910"/>
    <w:rsid w:val="006C1D2B"/>
    <w:rsid w:val="006F1485"/>
    <w:rsid w:val="00760E48"/>
    <w:rsid w:val="007705F1"/>
    <w:rsid w:val="00776E79"/>
    <w:rsid w:val="007A14EE"/>
    <w:rsid w:val="007D1BEA"/>
    <w:rsid w:val="0081332B"/>
    <w:rsid w:val="008206D8"/>
    <w:rsid w:val="008422C5"/>
    <w:rsid w:val="008960FE"/>
    <w:rsid w:val="008D03B7"/>
    <w:rsid w:val="008F3387"/>
    <w:rsid w:val="00916202"/>
    <w:rsid w:val="009439CF"/>
    <w:rsid w:val="00944A15"/>
    <w:rsid w:val="009504BA"/>
    <w:rsid w:val="00950DF0"/>
    <w:rsid w:val="00950F05"/>
    <w:rsid w:val="00956694"/>
    <w:rsid w:val="009624AC"/>
    <w:rsid w:val="009A2C9E"/>
    <w:rsid w:val="009B3B84"/>
    <w:rsid w:val="009D720E"/>
    <w:rsid w:val="009F4361"/>
    <w:rsid w:val="00A335CB"/>
    <w:rsid w:val="00A446D5"/>
    <w:rsid w:val="00A632EA"/>
    <w:rsid w:val="00A94CDB"/>
    <w:rsid w:val="00AE33FC"/>
    <w:rsid w:val="00B204D9"/>
    <w:rsid w:val="00B2142F"/>
    <w:rsid w:val="00B55F49"/>
    <w:rsid w:val="00B67F98"/>
    <w:rsid w:val="00B67FDF"/>
    <w:rsid w:val="00B75448"/>
    <w:rsid w:val="00B770EC"/>
    <w:rsid w:val="00B849B9"/>
    <w:rsid w:val="00B8718B"/>
    <w:rsid w:val="00B873B1"/>
    <w:rsid w:val="00B90AAE"/>
    <w:rsid w:val="00BA1443"/>
    <w:rsid w:val="00BD4D0E"/>
    <w:rsid w:val="00BF38B4"/>
    <w:rsid w:val="00C11DA9"/>
    <w:rsid w:val="00C1573C"/>
    <w:rsid w:val="00C26AAE"/>
    <w:rsid w:val="00C63FBF"/>
    <w:rsid w:val="00C72B45"/>
    <w:rsid w:val="00CD5B44"/>
    <w:rsid w:val="00CF55D5"/>
    <w:rsid w:val="00D04FE1"/>
    <w:rsid w:val="00D0621E"/>
    <w:rsid w:val="00D0627B"/>
    <w:rsid w:val="00D16120"/>
    <w:rsid w:val="00D1633B"/>
    <w:rsid w:val="00D26916"/>
    <w:rsid w:val="00D41C3E"/>
    <w:rsid w:val="00D47191"/>
    <w:rsid w:val="00D63D4A"/>
    <w:rsid w:val="00D70132"/>
    <w:rsid w:val="00DA523D"/>
    <w:rsid w:val="00DD22B2"/>
    <w:rsid w:val="00E06648"/>
    <w:rsid w:val="00E145F6"/>
    <w:rsid w:val="00E317C9"/>
    <w:rsid w:val="00E32E63"/>
    <w:rsid w:val="00E3538C"/>
    <w:rsid w:val="00E44E8B"/>
    <w:rsid w:val="00E721CF"/>
    <w:rsid w:val="00E76EC5"/>
    <w:rsid w:val="00E85432"/>
    <w:rsid w:val="00EA46F9"/>
    <w:rsid w:val="00EB5535"/>
    <w:rsid w:val="00ED5C3F"/>
    <w:rsid w:val="00ED63CD"/>
    <w:rsid w:val="00F01B2B"/>
    <w:rsid w:val="00F10A07"/>
    <w:rsid w:val="00F11429"/>
    <w:rsid w:val="00F13CBF"/>
    <w:rsid w:val="00F24414"/>
    <w:rsid w:val="00F5516D"/>
    <w:rsid w:val="00F5739D"/>
    <w:rsid w:val="00F73758"/>
    <w:rsid w:val="00F9228E"/>
    <w:rsid w:val="00F959D6"/>
    <w:rsid w:val="00FA2392"/>
    <w:rsid w:val="00FA24E8"/>
    <w:rsid w:val="00FA30CF"/>
    <w:rsid w:val="00FA5BBF"/>
    <w:rsid w:val="00FD5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413"/>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90413"/>
    <w:pPr>
      <w:keepNext/>
      <w:keepLines/>
      <w:spacing w:before="480" w:line="259" w:lineRule="auto"/>
      <w:contextualSpacing/>
      <w:jc w:val="both"/>
      <w:outlineLvl w:val="0"/>
    </w:pPr>
    <w:rPr>
      <w:rFonts w:ascii="Arial" w:eastAsia="Arial" w:hAnsi="Arial" w:cs="Arial"/>
      <w:b/>
      <w:color w:val="335B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0413"/>
    <w:rPr>
      <w:rFonts w:ascii="Arial" w:eastAsia="Arial" w:hAnsi="Arial" w:cs="Arial"/>
      <w:b/>
      <w:color w:val="335B8A"/>
      <w:sz w:val="32"/>
      <w:szCs w:val="32"/>
    </w:rPr>
  </w:style>
  <w:style w:type="paragraph" w:customStyle="1" w:styleId="Normal1">
    <w:name w:val="Normal1"/>
    <w:rsid w:val="00590413"/>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590413"/>
    <w:rPr>
      <w:color w:val="0000FF" w:themeColor="hyperlink"/>
      <w:u w:val="single"/>
    </w:rPr>
  </w:style>
  <w:style w:type="paragraph" w:styleId="FootnoteText">
    <w:name w:val="footnote text"/>
    <w:basedOn w:val="Normal"/>
    <w:link w:val="FootnoteTextChar"/>
    <w:uiPriority w:val="99"/>
    <w:unhideWhenUsed/>
    <w:rsid w:val="00590413"/>
  </w:style>
  <w:style w:type="character" w:customStyle="1" w:styleId="FootnoteTextChar">
    <w:name w:val="Footnote Text Char"/>
    <w:basedOn w:val="DefaultParagraphFont"/>
    <w:link w:val="FootnoteText"/>
    <w:uiPriority w:val="99"/>
    <w:rsid w:val="00590413"/>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90413"/>
    <w:rPr>
      <w:vertAlign w:val="superscript"/>
    </w:rPr>
  </w:style>
  <w:style w:type="paragraph" w:styleId="BalloonText">
    <w:name w:val="Balloon Text"/>
    <w:basedOn w:val="Normal"/>
    <w:link w:val="BalloonTextChar"/>
    <w:uiPriority w:val="99"/>
    <w:semiHidden/>
    <w:unhideWhenUsed/>
    <w:rsid w:val="00F9228E"/>
    <w:rPr>
      <w:rFonts w:ascii="Tahoma" w:hAnsi="Tahoma" w:cs="Tahoma"/>
      <w:sz w:val="16"/>
      <w:szCs w:val="16"/>
    </w:rPr>
  </w:style>
  <w:style w:type="character" w:customStyle="1" w:styleId="BalloonTextChar">
    <w:name w:val="Balloon Text Char"/>
    <w:basedOn w:val="DefaultParagraphFont"/>
    <w:link w:val="BalloonText"/>
    <w:uiPriority w:val="99"/>
    <w:semiHidden/>
    <w:rsid w:val="00F9228E"/>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F9228E"/>
    <w:rPr>
      <w:sz w:val="16"/>
      <w:szCs w:val="16"/>
    </w:rPr>
  </w:style>
  <w:style w:type="paragraph" w:styleId="CommentText">
    <w:name w:val="annotation text"/>
    <w:basedOn w:val="Normal"/>
    <w:link w:val="CommentTextChar"/>
    <w:uiPriority w:val="99"/>
    <w:semiHidden/>
    <w:unhideWhenUsed/>
    <w:rsid w:val="00F9228E"/>
    <w:rPr>
      <w:sz w:val="20"/>
      <w:szCs w:val="20"/>
    </w:rPr>
  </w:style>
  <w:style w:type="character" w:customStyle="1" w:styleId="CommentTextChar">
    <w:name w:val="Comment Text Char"/>
    <w:basedOn w:val="DefaultParagraphFont"/>
    <w:link w:val="CommentText"/>
    <w:uiPriority w:val="99"/>
    <w:semiHidden/>
    <w:rsid w:val="00F9228E"/>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9228E"/>
    <w:rPr>
      <w:b/>
      <w:bCs/>
    </w:rPr>
  </w:style>
  <w:style w:type="character" w:customStyle="1" w:styleId="CommentSubjectChar">
    <w:name w:val="Comment Subject Char"/>
    <w:basedOn w:val="CommentTextChar"/>
    <w:link w:val="CommentSubject"/>
    <w:uiPriority w:val="99"/>
    <w:semiHidden/>
    <w:rsid w:val="00F9228E"/>
    <w:rPr>
      <w:rFonts w:ascii="Times New Roman" w:eastAsia="Times New Roman" w:hAnsi="Times New Roman" w:cs="Times New Roman"/>
      <w:b/>
      <w:bCs/>
      <w:color w:val="000000"/>
      <w:sz w:val="20"/>
      <w:szCs w:val="20"/>
    </w:rPr>
  </w:style>
  <w:style w:type="character" w:styleId="FollowedHyperlink">
    <w:name w:val="FollowedHyperlink"/>
    <w:basedOn w:val="DefaultParagraphFont"/>
    <w:uiPriority w:val="99"/>
    <w:semiHidden/>
    <w:unhideWhenUsed/>
    <w:rsid w:val="00140CDD"/>
    <w:rPr>
      <w:color w:val="800080" w:themeColor="followedHyperlink"/>
      <w:u w:val="single"/>
    </w:rPr>
  </w:style>
  <w:style w:type="character" w:styleId="Strong">
    <w:name w:val="Strong"/>
    <w:basedOn w:val="DefaultParagraphFont"/>
    <w:uiPriority w:val="22"/>
    <w:qFormat/>
    <w:rsid w:val="0039509B"/>
    <w:rPr>
      <w:b/>
      <w:bCs/>
    </w:rPr>
  </w:style>
  <w:style w:type="character" w:styleId="PlaceholderText">
    <w:name w:val="Placeholder Text"/>
    <w:basedOn w:val="DefaultParagraphFont"/>
    <w:uiPriority w:val="99"/>
    <w:semiHidden/>
    <w:rsid w:val="007A14EE"/>
    <w:rPr>
      <w:color w:val="808080"/>
    </w:rPr>
  </w:style>
  <w:style w:type="character" w:customStyle="1" w:styleId="Style1">
    <w:name w:val="Style1"/>
    <w:basedOn w:val="DefaultParagraphFont"/>
    <w:uiPriority w:val="1"/>
    <w:rsid w:val="00407BAD"/>
    <w:rPr>
      <w:rFonts w:ascii="Arial" w:hAnsi="Arial"/>
      <w:sz w:val="22"/>
    </w:rPr>
  </w:style>
  <w:style w:type="character" w:customStyle="1" w:styleId="Style2">
    <w:name w:val="Style2"/>
    <w:basedOn w:val="DefaultParagraphFont"/>
    <w:uiPriority w:val="1"/>
    <w:rsid w:val="00E06648"/>
    <w:rPr>
      <w:rFonts w:ascii="Arial" w:hAnsi="Arial"/>
      <w:sz w:val="22"/>
    </w:rPr>
  </w:style>
  <w:style w:type="character" w:customStyle="1" w:styleId="Style3">
    <w:name w:val="Style3"/>
    <w:basedOn w:val="DefaultParagraphFont"/>
    <w:uiPriority w:val="1"/>
    <w:rsid w:val="00E06648"/>
    <w:rPr>
      <w:rFonts w:ascii="Arial" w:hAnsi="Arial"/>
      <w:sz w:val="22"/>
    </w:rPr>
  </w:style>
  <w:style w:type="character" w:customStyle="1" w:styleId="Style4">
    <w:name w:val="Style4"/>
    <w:basedOn w:val="DefaultParagraphFont"/>
    <w:uiPriority w:val="1"/>
    <w:rsid w:val="006F1485"/>
    <w:rPr>
      <w:rFonts w:ascii="Arial" w:hAnsi="Arial"/>
      <w:sz w:val="22"/>
    </w:rPr>
  </w:style>
  <w:style w:type="character" w:customStyle="1" w:styleId="Style5">
    <w:name w:val="Style5"/>
    <w:basedOn w:val="DefaultParagraphFont"/>
    <w:uiPriority w:val="1"/>
    <w:rsid w:val="006F1485"/>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413"/>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90413"/>
    <w:pPr>
      <w:keepNext/>
      <w:keepLines/>
      <w:spacing w:before="480" w:line="259" w:lineRule="auto"/>
      <w:contextualSpacing/>
      <w:jc w:val="both"/>
      <w:outlineLvl w:val="0"/>
    </w:pPr>
    <w:rPr>
      <w:rFonts w:ascii="Arial" w:eastAsia="Arial" w:hAnsi="Arial" w:cs="Arial"/>
      <w:b/>
      <w:color w:val="335B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0413"/>
    <w:rPr>
      <w:rFonts w:ascii="Arial" w:eastAsia="Arial" w:hAnsi="Arial" w:cs="Arial"/>
      <w:b/>
      <w:color w:val="335B8A"/>
      <w:sz w:val="32"/>
      <w:szCs w:val="32"/>
    </w:rPr>
  </w:style>
  <w:style w:type="paragraph" w:customStyle="1" w:styleId="Normal1">
    <w:name w:val="Normal1"/>
    <w:rsid w:val="00590413"/>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590413"/>
    <w:rPr>
      <w:color w:val="0000FF" w:themeColor="hyperlink"/>
      <w:u w:val="single"/>
    </w:rPr>
  </w:style>
  <w:style w:type="paragraph" w:styleId="FootnoteText">
    <w:name w:val="footnote text"/>
    <w:basedOn w:val="Normal"/>
    <w:link w:val="FootnoteTextChar"/>
    <w:uiPriority w:val="99"/>
    <w:unhideWhenUsed/>
    <w:rsid w:val="00590413"/>
  </w:style>
  <w:style w:type="character" w:customStyle="1" w:styleId="FootnoteTextChar">
    <w:name w:val="Footnote Text Char"/>
    <w:basedOn w:val="DefaultParagraphFont"/>
    <w:link w:val="FootnoteText"/>
    <w:uiPriority w:val="99"/>
    <w:rsid w:val="00590413"/>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90413"/>
    <w:rPr>
      <w:vertAlign w:val="superscript"/>
    </w:rPr>
  </w:style>
  <w:style w:type="paragraph" w:styleId="BalloonText">
    <w:name w:val="Balloon Text"/>
    <w:basedOn w:val="Normal"/>
    <w:link w:val="BalloonTextChar"/>
    <w:uiPriority w:val="99"/>
    <w:semiHidden/>
    <w:unhideWhenUsed/>
    <w:rsid w:val="00F9228E"/>
    <w:rPr>
      <w:rFonts w:ascii="Tahoma" w:hAnsi="Tahoma" w:cs="Tahoma"/>
      <w:sz w:val="16"/>
      <w:szCs w:val="16"/>
    </w:rPr>
  </w:style>
  <w:style w:type="character" w:customStyle="1" w:styleId="BalloonTextChar">
    <w:name w:val="Balloon Text Char"/>
    <w:basedOn w:val="DefaultParagraphFont"/>
    <w:link w:val="BalloonText"/>
    <w:uiPriority w:val="99"/>
    <w:semiHidden/>
    <w:rsid w:val="00F9228E"/>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F9228E"/>
    <w:rPr>
      <w:sz w:val="16"/>
      <w:szCs w:val="16"/>
    </w:rPr>
  </w:style>
  <w:style w:type="paragraph" w:styleId="CommentText">
    <w:name w:val="annotation text"/>
    <w:basedOn w:val="Normal"/>
    <w:link w:val="CommentTextChar"/>
    <w:uiPriority w:val="99"/>
    <w:semiHidden/>
    <w:unhideWhenUsed/>
    <w:rsid w:val="00F9228E"/>
    <w:rPr>
      <w:sz w:val="20"/>
      <w:szCs w:val="20"/>
    </w:rPr>
  </w:style>
  <w:style w:type="character" w:customStyle="1" w:styleId="CommentTextChar">
    <w:name w:val="Comment Text Char"/>
    <w:basedOn w:val="DefaultParagraphFont"/>
    <w:link w:val="CommentText"/>
    <w:uiPriority w:val="99"/>
    <w:semiHidden/>
    <w:rsid w:val="00F9228E"/>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9228E"/>
    <w:rPr>
      <w:b/>
      <w:bCs/>
    </w:rPr>
  </w:style>
  <w:style w:type="character" w:customStyle="1" w:styleId="CommentSubjectChar">
    <w:name w:val="Comment Subject Char"/>
    <w:basedOn w:val="CommentTextChar"/>
    <w:link w:val="CommentSubject"/>
    <w:uiPriority w:val="99"/>
    <w:semiHidden/>
    <w:rsid w:val="00F9228E"/>
    <w:rPr>
      <w:rFonts w:ascii="Times New Roman" w:eastAsia="Times New Roman" w:hAnsi="Times New Roman" w:cs="Times New Roman"/>
      <w:b/>
      <w:bCs/>
      <w:color w:val="000000"/>
      <w:sz w:val="20"/>
      <w:szCs w:val="20"/>
    </w:rPr>
  </w:style>
  <w:style w:type="character" w:styleId="FollowedHyperlink">
    <w:name w:val="FollowedHyperlink"/>
    <w:basedOn w:val="DefaultParagraphFont"/>
    <w:uiPriority w:val="99"/>
    <w:semiHidden/>
    <w:unhideWhenUsed/>
    <w:rsid w:val="00140CDD"/>
    <w:rPr>
      <w:color w:val="800080" w:themeColor="followedHyperlink"/>
      <w:u w:val="single"/>
    </w:rPr>
  </w:style>
  <w:style w:type="character" w:styleId="Strong">
    <w:name w:val="Strong"/>
    <w:basedOn w:val="DefaultParagraphFont"/>
    <w:uiPriority w:val="22"/>
    <w:qFormat/>
    <w:rsid w:val="0039509B"/>
    <w:rPr>
      <w:b/>
      <w:bCs/>
    </w:rPr>
  </w:style>
  <w:style w:type="character" w:styleId="PlaceholderText">
    <w:name w:val="Placeholder Text"/>
    <w:basedOn w:val="DefaultParagraphFont"/>
    <w:uiPriority w:val="99"/>
    <w:semiHidden/>
    <w:rsid w:val="007A14EE"/>
    <w:rPr>
      <w:color w:val="808080"/>
    </w:rPr>
  </w:style>
  <w:style w:type="character" w:customStyle="1" w:styleId="Style1">
    <w:name w:val="Style1"/>
    <w:basedOn w:val="DefaultParagraphFont"/>
    <w:uiPriority w:val="1"/>
    <w:rsid w:val="00407BAD"/>
    <w:rPr>
      <w:rFonts w:ascii="Arial" w:hAnsi="Arial"/>
      <w:sz w:val="22"/>
    </w:rPr>
  </w:style>
  <w:style w:type="character" w:customStyle="1" w:styleId="Style2">
    <w:name w:val="Style2"/>
    <w:basedOn w:val="DefaultParagraphFont"/>
    <w:uiPriority w:val="1"/>
    <w:rsid w:val="00E06648"/>
    <w:rPr>
      <w:rFonts w:ascii="Arial" w:hAnsi="Arial"/>
      <w:sz w:val="22"/>
    </w:rPr>
  </w:style>
  <w:style w:type="character" w:customStyle="1" w:styleId="Style3">
    <w:name w:val="Style3"/>
    <w:basedOn w:val="DefaultParagraphFont"/>
    <w:uiPriority w:val="1"/>
    <w:rsid w:val="00E06648"/>
    <w:rPr>
      <w:rFonts w:ascii="Arial" w:hAnsi="Arial"/>
      <w:sz w:val="22"/>
    </w:rPr>
  </w:style>
  <w:style w:type="character" w:customStyle="1" w:styleId="Style4">
    <w:name w:val="Style4"/>
    <w:basedOn w:val="DefaultParagraphFont"/>
    <w:uiPriority w:val="1"/>
    <w:rsid w:val="006F1485"/>
    <w:rPr>
      <w:rFonts w:ascii="Arial" w:hAnsi="Arial"/>
      <w:sz w:val="22"/>
    </w:rPr>
  </w:style>
  <w:style w:type="character" w:customStyle="1" w:styleId="Style5">
    <w:name w:val="Style5"/>
    <w:basedOn w:val="DefaultParagraphFont"/>
    <w:uiPriority w:val="1"/>
    <w:rsid w:val="006F148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91847">
      <w:bodyDiv w:val="1"/>
      <w:marLeft w:val="0"/>
      <w:marRight w:val="0"/>
      <w:marTop w:val="0"/>
      <w:marBottom w:val="0"/>
      <w:divBdr>
        <w:top w:val="none" w:sz="0" w:space="0" w:color="auto"/>
        <w:left w:val="none" w:sz="0" w:space="0" w:color="auto"/>
        <w:bottom w:val="none" w:sz="0" w:space="0" w:color="auto"/>
        <w:right w:val="none" w:sz="0" w:space="0" w:color="auto"/>
      </w:divBdr>
    </w:div>
    <w:div w:id="270673312">
      <w:bodyDiv w:val="1"/>
      <w:marLeft w:val="0"/>
      <w:marRight w:val="0"/>
      <w:marTop w:val="0"/>
      <w:marBottom w:val="0"/>
      <w:divBdr>
        <w:top w:val="none" w:sz="0" w:space="0" w:color="auto"/>
        <w:left w:val="none" w:sz="0" w:space="0" w:color="auto"/>
        <w:bottom w:val="none" w:sz="0" w:space="0" w:color="auto"/>
        <w:right w:val="none" w:sz="0" w:space="0" w:color="auto"/>
      </w:divBdr>
    </w:div>
    <w:div w:id="583564588">
      <w:bodyDiv w:val="1"/>
      <w:marLeft w:val="0"/>
      <w:marRight w:val="0"/>
      <w:marTop w:val="0"/>
      <w:marBottom w:val="0"/>
      <w:divBdr>
        <w:top w:val="none" w:sz="0" w:space="0" w:color="auto"/>
        <w:left w:val="none" w:sz="0" w:space="0" w:color="auto"/>
        <w:bottom w:val="none" w:sz="0" w:space="0" w:color="auto"/>
        <w:right w:val="none" w:sz="0" w:space="0" w:color="auto"/>
      </w:divBdr>
    </w:div>
    <w:div w:id="635187986">
      <w:bodyDiv w:val="1"/>
      <w:marLeft w:val="0"/>
      <w:marRight w:val="0"/>
      <w:marTop w:val="0"/>
      <w:marBottom w:val="0"/>
      <w:divBdr>
        <w:top w:val="none" w:sz="0" w:space="0" w:color="auto"/>
        <w:left w:val="none" w:sz="0" w:space="0" w:color="auto"/>
        <w:bottom w:val="none" w:sz="0" w:space="0" w:color="auto"/>
        <w:right w:val="none" w:sz="0" w:space="0" w:color="auto"/>
      </w:divBdr>
    </w:div>
    <w:div w:id="1747922437">
      <w:bodyDiv w:val="1"/>
      <w:marLeft w:val="0"/>
      <w:marRight w:val="0"/>
      <w:marTop w:val="0"/>
      <w:marBottom w:val="0"/>
      <w:divBdr>
        <w:top w:val="none" w:sz="0" w:space="0" w:color="auto"/>
        <w:left w:val="none" w:sz="0" w:space="0" w:color="auto"/>
        <w:bottom w:val="none" w:sz="0" w:space="0" w:color="auto"/>
        <w:right w:val="none" w:sz="0" w:space="0" w:color="auto"/>
      </w:divBdr>
      <w:divsChild>
        <w:div w:id="675621403">
          <w:marLeft w:val="0"/>
          <w:marRight w:val="0"/>
          <w:marTop w:val="0"/>
          <w:marBottom w:val="0"/>
          <w:divBdr>
            <w:top w:val="none" w:sz="0" w:space="0" w:color="auto"/>
            <w:left w:val="none" w:sz="0" w:space="0" w:color="auto"/>
            <w:bottom w:val="none" w:sz="0" w:space="0" w:color="auto"/>
            <w:right w:val="none" w:sz="0" w:space="0" w:color="auto"/>
          </w:divBdr>
          <w:divsChild>
            <w:div w:id="2558239">
              <w:marLeft w:val="0"/>
              <w:marRight w:val="0"/>
              <w:marTop w:val="0"/>
              <w:marBottom w:val="0"/>
              <w:divBdr>
                <w:top w:val="none" w:sz="0" w:space="0" w:color="auto"/>
                <w:left w:val="none" w:sz="0" w:space="0" w:color="auto"/>
                <w:bottom w:val="none" w:sz="0" w:space="0" w:color="auto"/>
                <w:right w:val="none" w:sz="0" w:space="0" w:color="auto"/>
              </w:divBdr>
              <w:divsChild>
                <w:div w:id="773673870">
                  <w:marLeft w:val="0"/>
                  <w:marRight w:val="0"/>
                  <w:marTop w:val="0"/>
                  <w:marBottom w:val="0"/>
                  <w:divBdr>
                    <w:top w:val="none" w:sz="0" w:space="0" w:color="auto"/>
                    <w:left w:val="none" w:sz="0" w:space="0" w:color="auto"/>
                    <w:bottom w:val="none" w:sz="0" w:space="0" w:color="auto"/>
                    <w:right w:val="none" w:sz="0" w:space="0" w:color="auto"/>
                  </w:divBdr>
                  <w:divsChild>
                    <w:div w:id="1764497174">
                      <w:marLeft w:val="0"/>
                      <w:marRight w:val="0"/>
                      <w:marTop w:val="0"/>
                      <w:marBottom w:val="0"/>
                      <w:divBdr>
                        <w:top w:val="none" w:sz="0" w:space="0" w:color="auto"/>
                        <w:left w:val="none" w:sz="0" w:space="0" w:color="auto"/>
                        <w:bottom w:val="none" w:sz="0" w:space="0" w:color="auto"/>
                        <w:right w:val="none" w:sz="0" w:space="0" w:color="auto"/>
                      </w:divBdr>
                      <w:divsChild>
                        <w:div w:id="1918246573">
                          <w:marLeft w:val="0"/>
                          <w:marRight w:val="0"/>
                          <w:marTop w:val="0"/>
                          <w:marBottom w:val="0"/>
                          <w:divBdr>
                            <w:top w:val="none" w:sz="0" w:space="0" w:color="auto"/>
                            <w:left w:val="none" w:sz="0" w:space="0" w:color="auto"/>
                            <w:bottom w:val="none" w:sz="0" w:space="0" w:color="auto"/>
                            <w:right w:val="none" w:sz="0" w:space="0" w:color="auto"/>
                          </w:divBdr>
                          <w:divsChild>
                            <w:div w:id="1165510477">
                              <w:marLeft w:val="0"/>
                              <w:marRight w:val="0"/>
                              <w:marTop w:val="0"/>
                              <w:marBottom w:val="0"/>
                              <w:divBdr>
                                <w:top w:val="none" w:sz="0" w:space="0" w:color="auto"/>
                                <w:left w:val="none" w:sz="0" w:space="0" w:color="auto"/>
                                <w:bottom w:val="none" w:sz="0" w:space="0" w:color="auto"/>
                                <w:right w:val="none" w:sz="0" w:space="0" w:color="auto"/>
                              </w:divBdr>
                              <w:divsChild>
                                <w:div w:id="1255357683">
                                  <w:marLeft w:val="0"/>
                                  <w:marRight w:val="0"/>
                                  <w:marTop w:val="0"/>
                                  <w:marBottom w:val="0"/>
                                  <w:divBdr>
                                    <w:top w:val="none" w:sz="0" w:space="0" w:color="auto"/>
                                    <w:left w:val="none" w:sz="0" w:space="0" w:color="auto"/>
                                    <w:bottom w:val="none" w:sz="0" w:space="0" w:color="auto"/>
                                    <w:right w:val="none" w:sz="0" w:space="0" w:color="auto"/>
                                  </w:divBdr>
                                  <w:divsChild>
                                    <w:div w:id="1341157304">
                                      <w:marLeft w:val="0"/>
                                      <w:marRight w:val="0"/>
                                      <w:marTop w:val="0"/>
                                      <w:marBottom w:val="0"/>
                                      <w:divBdr>
                                        <w:top w:val="none" w:sz="0" w:space="0" w:color="auto"/>
                                        <w:left w:val="none" w:sz="0" w:space="0" w:color="auto"/>
                                        <w:bottom w:val="none" w:sz="0" w:space="0" w:color="auto"/>
                                        <w:right w:val="none" w:sz="0" w:space="0" w:color="auto"/>
                                      </w:divBdr>
                                      <w:divsChild>
                                        <w:div w:id="1247418816">
                                          <w:marLeft w:val="0"/>
                                          <w:marRight w:val="0"/>
                                          <w:marTop w:val="0"/>
                                          <w:marBottom w:val="0"/>
                                          <w:divBdr>
                                            <w:top w:val="none" w:sz="0" w:space="0" w:color="auto"/>
                                            <w:left w:val="none" w:sz="0" w:space="0" w:color="auto"/>
                                            <w:bottom w:val="none" w:sz="0" w:space="0" w:color="auto"/>
                                            <w:right w:val="none" w:sz="0" w:space="0" w:color="auto"/>
                                          </w:divBdr>
                                          <w:divsChild>
                                            <w:div w:id="204336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162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settings" Target="settings.xml"/><Relationship Id="rId10" Type="http://schemas.openxmlformats.org/officeDocument/2006/relationships/hyperlink" Target="https://www.gov.uk/government/uploads/system/uploads/attachment_data/file/551130/List_of_Mandatory_and_Discretionary_Exclusions.pdf" TargetMode="External"/><Relationship Id="rId4" Type="http://schemas.microsoft.com/office/2007/relationships/stylesWithEffects" Target="stylesWithEffect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uploads/system/uploads/attachment_data/file/551130/List_of_Mandatory_and_Discretionary_Exclusions.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12F28B3EC3E4848BD1D652B208BC149"/>
        <w:category>
          <w:name w:val="General"/>
          <w:gallery w:val="placeholder"/>
        </w:category>
        <w:types>
          <w:type w:val="bbPlcHdr"/>
        </w:types>
        <w:behaviors>
          <w:behavior w:val="content"/>
        </w:behaviors>
        <w:guid w:val="{46C815A5-072B-441E-8B78-715AE22E0CF3}"/>
      </w:docPartPr>
      <w:docPartBody>
        <w:p w:rsidR="00CC3B66" w:rsidRDefault="00034202" w:rsidP="00034202">
          <w:pPr>
            <w:pStyle w:val="112F28B3EC3E4848BD1D652B208BC1498"/>
          </w:pPr>
          <w:r w:rsidRPr="006D29AB">
            <w:rPr>
              <w:rStyle w:val="PlaceholderText"/>
              <w:rFonts w:ascii="Arial" w:eastAsiaTheme="minorHAnsi" w:hAnsi="Arial" w:cs="Arial"/>
              <w:color w:val="auto"/>
              <w:sz w:val="22"/>
              <w:szCs w:val="22"/>
            </w:rPr>
            <w:t>Click here to enter text.</w:t>
          </w:r>
        </w:p>
      </w:docPartBody>
    </w:docPart>
    <w:docPart>
      <w:docPartPr>
        <w:name w:val="139DED57C633470184587D2CDA3196A5"/>
        <w:category>
          <w:name w:val="General"/>
          <w:gallery w:val="placeholder"/>
        </w:category>
        <w:types>
          <w:type w:val="bbPlcHdr"/>
        </w:types>
        <w:behaviors>
          <w:behavior w:val="content"/>
        </w:behaviors>
        <w:guid w:val="{DB4DAE33-1F19-4272-8606-42991E78E92D}"/>
      </w:docPartPr>
      <w:docPartBody>
        <w:p w:rsidR="00CC3B66" w:rsidRDefault="00034202" w:rsidP="00034202">
          <w:pPr>
            <w:pStyle w:val="139DED57C633470184587D2CDA3196A58"/>
          </w:pPr>
          <w:r w:rsidRPr="006D29AB">
            <w:rPr>
              <w:rStyle w:val="PlaceholderText"/>
              <w:rFonts w:ascii="Arial" w:eastAsiaTheme="minorHAnsi" w:hAnsi="Arial" w:cs="Arial"/>
              <w:color w:val="auto"/>
              <w:sz w:val="22"/>
              <w:szCs w:val="22"/>
            </w:rPr>
            <w:t>Click here to enter text.</w:t>
          </w:r>
        </w:p>
      </w:docPartBody>
    </w:docPart>
    <w:docPart>
      <w:docPartPr>
        <w:name w:val="05E86EF39EB14DB7BBB3EB5B220D4141"/>
        <w:category>
          <w:name w:val="General"/>
          <w:gallery w:val="placeholder"/>
        </w:category>
        <w:types>
          <w:type w:val="bbPlcHdr"/>
        </w:types>
        <w:behaviors>
          <w:behavior w:val="content"/>
        </w:behaviors>
        <w:guid w:val="{F9EEA0A6-E2D6-4D61-AB9A-A25FF0C76860}"/>
      </w:docPartPr>
      <w:docPartBody>
        <w:p w:rsidR="00CC3B66" w:rsidRDefault="00034202" w:rsidP="00034202">
          <w:pPr>
            <w:pStyle w:val="05E86EF39EB14DB7BBB3EB5B220D41418"/>
          </w:pPr>
          <w:r w:rsidRPr="006D29AB">
            <w:rPr>
              <w:rStyle w:val="PlaceholderText"/>
              <w:rFonts w:ascii="Arial" w:eastAsiaTheme="minorHAnsi" w:hAnsi="Arial" w:cs="Arial"/>
              <w:color w:val="auto"/>
              <w:sz w:val="22"/>
              <w:szCs w:val="22"/>
            </w:rPr>
            <w:t>Click here to enter text.</w:t>
          </w:r>
        </w:p>
      </w:docPartBody>
    </w:docPart>
    <w:docPart>
      <w:docPartPr>
        <w:name w:val="E3CB5EB66E3D49A291D31A2A10F34EA3"/>
        <w:category>
          <w:name w:val="General"/>
          <w:gallery w:val="placeholder"/>
        </w:category>
        <w:types>
          <w:type w:val="bbPlcHdr"/>
        </w:types>
        <w:behaviors>
          <w:behavior w:val="content"/>
        </w:behaviors>
        <w:guid w:val="{55E33B35-8D59-4C0B-BCB1-53885764360C}"/>
      </w:docPartPr>
      <w:docPartBody>
        <w:p w:rsidR="00CC3B66" w:rsidRDefault="00034202" w:rsidP="00034202">
          <w:pPr>
            <w:pStyle w:val="E3CB5EB66E3D49A291D31A2A10F34EA38"/>
          </w:pPr>
          <w:r w:rsidRPr="006D29AB">
            <w:rPr>
              <w:rStyle w:val="PlaceholderText"/>
              <w:rFonts w:ascii="Arial" w:eastAsiaTheme="minorHAnsi" w:hAnsi="Arial" w:cs="Arial"/>
              <w:color w:val="auto"/>
              <w:sz w:val="22"/>
              <w:szCs w:val="22"/>
            </w:rPr>
            <w:t>Click here to enter text.</w:t>
          </w:r>
        </w:p>
      </w:docPartBody>
    </w:docPart>
    <w:docPart>
      <w:docPartPr>
        <w:name w:val="10B2E8D058B844A2B718D3ED2BD67C09"/>
        <w:category>
          <w:name w:val="General"/>
          <w:gallery w:val="placeholder"/>
        </w:category>
        <w:types>
          <w:type w:val="bbPlcHdr"/>
        </w:types>
        <w:behaviors>
          <w:behavior w:val="content"/>
        </w:behaviors>
        <w:guid w:val="{20F10CF4-ECBD-4E33-9740-495B5A23B655}"/>
      </w:docPartPr>
      <w:docPartBody>
        <w:p w:rsidR="00CC3B66" w:rsidRDefault="00034202" w:rsidP="00034202">
          <w:pPr>
            <w:pStyle w:val="10B2E8D058B844A2B718D3ED2BD67C098"/>
          </w:pPr>
          <w:r w:rsidRPr="006D29AB">
            <w:rPr>
              <w:rStyle w:val="PlaceholderText"/>
              <w:rFonts w:ascii="Arial" w:eastAsiaTheme="minorHAnsi" w:hAnsi="Arial" w:cs="Arial"/>
              <w:color w:val="auto"/>
              <w:sz w:val="22"/>
              <w:szCs w:val="22"/>
            </w:rPr>
            <w:t>Click here to enter text.</w:t>
          </w:r>
        </w:p>
      </w:docPartBody>
    </w:docPart>
    <w:docPart>
      <w:docPartPr>
        <w:name w:val="A8E7C540CF194C3281110DFA3D65BB23"/>
        <w:category>
          <w:name w:val="General"/>
          <w:gallery w:val="placeholder"/>
        </w:category>
        <w:types>
          <w:type w:val="bbPlcHdr"/>
        </w:types>
        <w:behaviors>
          <w:behavior w:val="content"/>
        </w:behaviors>
        <w:guid w:val="{09DB501A-2217-45A0-8D9B-E0F73D3FE89C}"/>
      </w:docPartPr>
      <w:docPartBody>
        <w:p w:rsidR="00CC3B66" w:rsidRDefault="00034202" w:rsidP="00034202">
          <w:pPr>
            <w:pStyle w:val="A8E7C540CF194C3281110DFA3D65BB238"/>
          </w:pPr>
          <w:r w:rsidRPr="006D29AB">
            <w:rPr>
              <w:rStyle w:val="PlaceholderText"/>
              <w:rFonts w:ascii="Arial" w:eastAsiaTheme="minorHAnsi" w:hAnsi="Arial" w:cs="Arial"/>
              <w:color w:val="auto"/>
              <w:sz w:val="22"/>
              <w:szCs w:val="22"/>
            </w:rPr>
            <w:t>Click here to enter text.</w:t>
          </w:r>
        </w:p>
      </w:docPartBody>
    </w:docPart>
    <w:docPart>
      <w:docPartPr>
        <w:name w:val="514C7C1BE5B149D996F5A952F70FC152"/>
        <w:category>
          <w:name w:val="General"/>
          <w:gallery w:val="placeholder"/>
        </w:category>
        <w:types>
          <w:type w:val="bbPlcHdr"/>
        </w:types>
        <w:behaviors>
          <w:behavior w:val="content"/>
        </w:behaviors>
        <w:guid w:val="{8E675BE5-69F3-4BE6-AC33-2C84B9BD20A6}"/>
      </w:docPartPr>
      <w:docPartBody>
        <w:p w:rsidR="00CC3B66" w:rsidRDefault="00034202" w:rsidP="00034202">
          <w:pPr>
            <w:pStyle w:val="514C7C1BE5B149D996F5A952F70FC1528"/>
          </w:pPr>
          <w:r w:rsidRPr="006D29AB">
            <w:rPr>
              <w:rStyle w:val="PlaceholderText"/>
              <w:rFonts w:ascii="Arial" w:eastAsiaTheme="minorHAnsi" w:hAnsi="Arial" w:cs="Arial"/>
              <w:color w:val="auto"/>
              <w:sz w:val="22"/>
              <w:szCs w:val="22"/>
            </w:rPr>
            <w:t>Click here to enter text.</w:t>
          </w:r>
        </w:p>
      </w:docPartBody>
    </w:docPart>
    <w:docPart>
      <w:docPartPr>
        <w:name w:val="A1682F6742A14495A6ADED8CC21272C3"/>
        <w:category>
          <w:name w:val="General"/>
          <w:gallery w:val="placeholder"/>
        </w:category>
        <w:types>
          <w:type w:val="bbPlcHdr"/>
        </w:types>
        <w:behaviors>
          <w:behavior w:val="content"/>
        </w:behaviors>
        <w:guid w:val="{313C582A-9F75-4274-BB01-413DC79350AE}"/>
      </w:docPartPr>
      <w:docPartBody>
        <w:p w:rsidR="00CC3B66" w:rsidRDefault="00034202" w:rsidP="00034202">
          <w:pPr>
            <w:pStyle w:val="A1682F6742A14495A6ADED8CC21272C37"/>
          </w:pPr>
          <w:r w:rsidRPr="006D29AB">
            <w:rPr>
              <w:rStyle w:val="PlaceholderText"/>
              <w:rFonts w:ascii="Arial" w:eastAsiaTheme="minorHAnsi" w:hAnsi="Arial" w:cs="Arial"/>
              <w:color w:val="auto"/>
              <w:sz w:val="22"/>
              <w:szCs w:val="22"/>
            </w:rPr>
            <w:t>Click here to enter text.</w:t>
          </w:r>
        </w:p>
      </w:docPartBody>
    </w:docPart>
    <w:docPart>
      <w:docPartPr>
        <w:name w:val="AFF61BB0123647F2BD40773B5A73C440"/>
        <w:category>
          <w:name w:val="General"/>
          <w:gallery w:val="placeholder"/>
        </w:category>
        <w:types>
          <w:type w:val="bbPlcHdr"/>
        </w:types>
        <w:behaviors>
          <w:behavior w:val="content"/>
        </w:behaviors>
        <w:guid w:val="{169EE3F2-7D76-4785-B6C0-536FE4E999B7}"/>
      </w:docPartPr>
      <w:docPartBody>
        <w:p w:rsidR="00CC3B66" w:rsidRDefault="00034202" w:rsidP="00034202">
          <w:pPr>
            <w:pStyle w:val="AFF61BB0123647F2BD40773B5A73C4406"/>
          </w:pPr>
          <w:r w:rsidRPr="006D29AB">
            <w:rPr>
              <w:rStyle w:val="PlaceholderText"/>
              <w:rFonts w:ascii="Arial" w:eastAsiaTheme="minorHAnsi" w:hAnsi="Arial" w:cs="Arial"/>
              <w:color w:val="auto"/>
              <w:sz w:val="22"/>
              <w:szCs w:val="22"/>
            </w:rPr>
            <w:t>Click here to enter text.</w:t>
          </w:r>
        </w:p>
      </w:docPartBody>
    </w:docPart>
    <w:docPart>
      <w:docPartPr>
        <w:name w:val="B4239C10B96343238EB5F4862758499C"/>
        <w:category>
          <w:name w:val="General"/>
          <w:gallery w:val="placeholder"/>
        </w:category>
        <w:types>
          <w:type w:val="bbPlcHdr"/>
        </w:types>
        <w:behaviors>
          <w:behavior w:val="content"/>
        </w:behaviors>
        <w:guid w:val="{7BBDA100-0F3D-43D5-8BF2-1E39A7795EBF}"/>
      </w:docPartPr>
      <w:docPartBody>
        <w:p w:rsidR="00CC3B66" w:rsidRDefault="00034202" w:rsidP="00034202">
          <w:pPr>
            <w:pStyle w:val="B4239C10B96343238EB5F4862758499C6"/>
          </w:pPr>
          <w:r w:rsidRPr="006D29AB">
            <w:rPr>
              <w:rStyle w:val="PlaceholderText"/>
              <w:rFonts w:ascii="Arial" w:eastAsiaTheme="minorHAnsi" w:hAnsi="Arial" w:cs="Arial"/>
              <w:color w:val="auto"/>
              <w:sz w:val="22"/>
              <w:szCs w:val="22"/>
            </w:rPr>
            <w:t>Click here to enter text.</w:t>
          </w:r>
        </w:p>
      </w:docPartBody>
    </w:docPart>
    <w:docPart>
      <w:docPartPr>
        <w:name w:val="BECF9855826A4BA3A537F9D9F48C61EF"/>
        <w:category>
          <w:name w:val="General"/>
          <w:gallery w:val="placeholder"/>
        </w:category>
        <w:types>
          <w:type w:val="bbPlcHdr"/>
        </w:types>
        <w:behaviors>
          <w:behavior w:val="content"/>
        </w:behaviors>
        <w:guid w:val="{65A9D05A-21FF-44EE-B8B9-0C3B6D695EC9}"/>
      </w:docPartPr>
      <w:docPartBody>
        <w:p w:rsidR="00CC3B66" w:rsidRDefault="00034202" w:rsidP="00034202">
          <w:pPr>
            <w:pStyle w:val="BECF9855826A4BA3A537F9D9F48C61EF6"/>
          </w:pPr>
          <w:r w:rsidRPr="006D29AB">
            <w:rPr>
              <w:rStyle w:val="PlaceholderText"/>
              <w:rFonts w:ascii="Arial" w:eastAsiaTheme="minorHAnsi" w:hAnsi="Arial" w:cs="Arial"/>
              <w:color w:val="auto"/>
              <w:sz w:val="22"/>
              <w:szCs w:val="22"/>
            </w:rPr>
            <w:t>Click here to enter text.</w:t>
          </w:r>
        </w:p>
      </w:docPartBody>
    </w:docPart>
    <w:docPart>
      <w:docPartPr>
        <w:name w:val="A1004772D4D04AA391CC46136EFFCD12"/>
        <w:category>
          <w:name w:val="General"/>
          <w:gallery w:val="placeholder"/>
        </w:category>
        <w:types>
          <w:type w:val="bbPlcHdr"/>
        </w:types>
        <w:behaviors>
          <w:behavior w:val="content"/>
        </w:behaviors>
        <w:guid w:val="{5C4C6929-D3BD-419D-B88C-33F4E38A1A8A}"/>
      </w:docPartPr>
      <w:docPartBody>
        <w:p w:rsidR="00CC3B66" w:rsidRDefault="00034202" w:rsidP="00034202">
          <w:pPr>
            <w:pStyle w:val="A1004772D4D04AA391CC46136EFFCD126"/>
          </w:pPr>
          <w:r w:rsidRPr="006D29AB">
            <w:rPr>
              <w:rStyle w:val="PlaceholderText"/>
              <w:rFonts w:ascii="Arial" w:eastAsiaTheme="minorHAnsi" w:hAnsi="Arial" w:cs="Arial"/>
              <w:color w:val="auto"/>
              <w:sz w:val="22"/>
              <w:szCs w:val="22"/>
            </w:rPr>
            <w:t>Click here to enter text.</w:t>
          </w:r>
        </w:p>
      </w:docPartBody>
    </w:docPart>
    <w:docPart>
      <w:docPartPr>
        <w:name w:val="5AD39EC448D24D15BD107D7036B93703"/>
        <w:category>
          <w:name w:val="General"/>
          <w:gallery w:val="placeholder"/>
        </w:category>
        <w:types>
          <w:type w:val="bbPlcHdr"/>
        </w:types>
        <w:behaviors>
          <w:behavior w:val="content"/>
        </w:behaviors>
        <w:guid w:val="{09B87DDE-8F77-4E9C-A8E6-99BE2AC4F0EA}"/>
      </w:docPartPr>
      <w:docPartBody>
        <w:p w:rsidR="00CC3B66" w:rsidRDefault="00034202" w:rsidP="00034202">
          <w:pPr>
            <w:pStyle w:val="5AD39EC448D24D15BD107D7036B937036"/>
          </w:pPr>
          <w:r w:rsidRPr="006D29AB">
            <w:rPr>
              <w:rStyle w:val="PlaceholderText"/>
              <w:rFonts w:ascii="Arial" w:eastAsiaTheme="minorHAnsi" w:hAnsi="Arial" w:cs="Arial"/>
              <w:color w:val="auto"/>
              <w:sz w:val="22"/>
              <w:szCs w:val="22"/>
            </w:rPr>
            <w:t>Click here to enter text.</w:t>
          </w:r>
        </w:p>
      </w:docPartBody>
    </w:docPart>
    <w:docPart>
      <w:docPartPr>
        <w:name w:val="137FE856C85648EA96BA7C284F5E8132"/>
        <w:category>
          <w:name w:val="General"/>
          <w:gallery w:val="placeholder"/>
        </w:category>
        <w:types>
          <w:type w:val="bbPlcHdr"/>
        </w:types>
        <w:behaviors>
          <w:behavior w:val="content"/>
        </w:behaviors>
        <w:guid w:val="{68B04DA0-1F77-4FE0-87C3-D4D37A003022}"/>
      </w:docPartPr>
      <w:docPartBody>
        <w:p w:rsidR="00CC3B66" w:rsidRDefault="00034202" w:rsidP="00034202">
          <w:pPr>
            <w:pStyle w:val="137FE856C85648EA96BA7C284F5E81326"/>
          </w:pPr>
          <w:r w:rsidRPr="006D29AB">
            <w:rPr>
              <w:rStyle w:val="PlaceholderText"/>
              <w:rFonts w:ascii="Arial" w:eastAsiaTheme="minorHAnsi" w:hAnsi="Arial" w:cs="Arial"/>
              <w:color w:val="auto"/>
              <w:sz w:val="22"/>
              <w:szCs w:val="22"/>
            </w:rPr>
            <w:t>Click here to enter text.</w:t>
          </w:r>
        </w:p>
      </w:docPartBody>
    </w:docPart>
    <w:docPart>
      <w:docPartPr>
        <w:name w:val="63E9F05FD30C44DDAF46E8AD47CB80E7"/>
        <w:category>
          <w:name w:val="General"/>
          <w:gallery w:val="placeholder"/>
        </w:category>
        <w:types>
          <w:type w:val="bbPlcHdr"/>
        </w:types>
        <w:behaviors>
          <w:behavior w:val="content"/>
        </w:behaviors>
        <w:guid w:val="{5E934FD7-9A31-4906-95BE-D34EEFCBA9EB}"/>
      </w:docPartPr>
      <w:docPartBody>
        <w:p w:rsidR="00CC3B66" w:rsidRDefault="00034202" w:rsidP="00034202">
          <w:pPr>
            <w:pStyle w:val="63E9F05FD30C44DDAF46E8AD47CB80E76"/>
          </w:pPr>
          <w:r w:rsidRPr="006D29AB">
            <w:rPr>
              <w:rStyle w:val="PlaceholderText"/>
              <w:rFonts w:ascii="Arial" w:eastAsiaTheme="minorHAnsi" w:hAnsi="Arial" w:cs="Arial"/>
              <w:color w:val="auto"/>
              <w:sz w:val="22"/>
              <w:szCs w:val="22"/>
            </w:rPr>
            <w:t>Click here to enter text.</w:t>
          </w:r>
        </w:p>
      </w:docPartBody>
    </w:docPart>
    <w:docPart>
      <w:docPartPr>
        <w:name w:val="54431CB867C24611A3005D6E35346BD3"/>
        <w:category>
          <w:name w:val="General"/>
          <w:gallery w:val="placeholder"/>
        </w:category>
        <w:types>
          <w:type w:val="bbPlcHdr"/>
        </w:types>
        <w:behaviors>
          <w:behavior w:val="content"/>
        </w:behaviors>
        <w:guid w:val="{0219DC86-E63B-4EA1-9C28-2C8592E07903}"/>
      </w:docPartPr>
      <w:docPartBody>
        <w:p w:rsidR="00CC3B66" w:rsidRDefault="00034202" w:rsidP="00034202">
          <w:pPr>
            <w:pStyle w:val="54431CB867C24611A3005D6E35346BD36"/>
          </w:pPr>
          <w:r w:rsidRPr="006D29AB">
            <w:rPr>
              <w:rStyle w:val="PlaceholderText"/>
              <w:rFonts w:ascii="Arial" w:eastAsiaTheme="minorHAnsi" w:hAnsi="Arial" w:cs="Arial"/>
              <w:color w:val="auto"/>
              <w:sz w:val="22"/>
              <w:szCs w:val="22"/>
            </w:rPr>
            <w:t>Click here to enter text.</w:t>
          </w:r>
        </w:p>
      </w:docPartBody>
    </w:docPart>
    <w:docPart>
      <w:docPartPr>
        <w:name w:val="BD058A5D42F140AEAC6B5D55E25197EB"/>
        <w:category>
          <w:name w:val="General"/>
          <w:gallery w:val="placeholder"/>
        </w:category>
        <w:types>
          <w:type w:val="bbPlcHdr"/>
        </w:types>
        <w:behaviors>
          <w:behavior w:val="content"/>
        </w:behaviors>
        <w:guid w:val="{BF04985E-CCE2-445C-AE02-03C1445B4D79}"/>
      </w:docPartPr>
      <w:docPartBody>
        <w:p w:rsidR="00CC3B66" w:rsidRDefault="00034202" w:rsidP="00034202">
          <w:pPr>
            <w:pStyle w:val="BD058A5D42F140AEAC6B5D55E25197EB6"/>
          </w:pPr>
          <w:r w:rsidRPr="006D29AB">
            <w:rPr>
              <w:rStyle w:val="PlaceholderText"/>
              <w:rFonts w:ascii="Arial" w:eastAsiaTheme="minorHAnsi" w:hAnsi="Arial" w:cs="Arial"/>
              <w:color w:val="auto"/>
              <w:sz w:val="22"/>
              <w:szCs w:val="22"/>
            </w:rPr>
            <w:t>Click here to enter text.</w:t>
          </w:r>
        </w:p>
      </w:docPartBody>
    </w:docPart>
    <w:docPart>
      <w:docPartPr>
        <w:name w:val="7AB212F1E73B4779BCE99506D4DD7165"/>
        <w:category>
          <w:name w:val="General"/>
          <w:gallery w:val="placeholder"/>
        </w:category>
        <w:types>
          <w:type w:val="bbPlcHdr"/>
        </w:types>
        <w:behaviors>
          <w:behavior w:val="content"/>
        </w:behaviors>
        <w:guid w:val="{D85F9593-0F02-4E91-B5E6-D220FD6B2513}"/>
      </w:docPartPr>
      <w:docPartBody>
        <w:p w:rsidR="00CC3B66" w:rsidRDefault="00034202" w:rsidP="00034202">
          <w:pPr>
            <w:pStyle w:val="7AB212F1E73B4779BCE99506D4DD71656"/>
          </w:pPr>
          <w:r w:rsidRPr="006D29AB">
            <w:rPr>
              <w:rStyle w:val="PlaceholderText"/>
              <w:rFonts w:ascii="Arial" w:eastAsiaTheme="minorHAnsi" w:hAnsi="Arial" w:cs="Arial"/>
              <w:color w:val="auto"/>
              <w:sz w:val="22"/>
              <w:szCs w:val="22"/>
            </w:rPr>
            <w:t>Click here to enter text.</w:t>
          </w:r>
        </w:p>
      </w:docPartBody>
    </w:docPart>
    <w:docPart>
      <w:docPartPr>
        <w:name w:val="781A3CB3A485479A8194BF988ABAFAF9"/>
        <w:category>
          <w:name w:val="General"/>
          <w:gallery w:val="placeholder"/>
        </w:category>
        <w:types>
          <w:type w:val="bbPlcHdr"/>
        </w:types>
        <w:behaviors>
          <w:behavior w:val="content"/>
        </w:behaviors>
        <w:guid w:val="{70394EC3-9EB2-4830-912A-5EC6B88458D5}"/>
      </w:docPartPr>
      <w:docPartBody>
        <w:p w:rsidR="00CC3B66" w:rsidRDefault="00034202" w:rsidP="00034202">
          <w:pPr>
            <w:pStyle w:val="781A3CB3A485479A8194BF988ABAFAF96"/>
          </w:pPr>
          <w:r w:rsidRPr="006D29AB">
            <w:rPr>
              <w:rStyle w:val="PlaceholderText"/>
              <w:rFonts w:ascii="Arial" w:eastAsiaTheme="minorHAnsi" w:hAnsi="Arial" w:cs="Arial"/>
              <w:color w:val="auto"/>
              <w:sz w:val="22"/>
              <w:szCs w:val="22"/>
            </w:rPr>
            <w:t>Click here to enter text.</w:t>
          </w:r>
        </w:p>
      </w:docPartBody>
    </w:docPart>
    <w:docPart>
      <w:docPartPr>
        <w:name w:val="14F6E7E1F7EB41A0A80C3402CF1926CA"/>
        <w:category>
          <w:name w:val="General"/>
          <w:gallery w:val="placeholder"/>
        </w:category>
        <w:types>
          <w:type w:val="bbPlcHdr"/>
        </w:types>
        <w:behaviors>
          <w:behavior w:val="content"/>
        </w:behaviors>
        <w:guid w:val="{64E8712D-6C3A-4848-8B08-0DE147DB8B29}"/>
      </w:docPartPr>
      <w:docPartBody>
        <w:p w:rsidR="00CC3B66" w:rsidRDefault="00034202" w:rsidP="00034202">
          <w:pPr>
            <w:pStyle w:val="14F6E7E1F7EB41A0A80C3402CF1926CA7"/>
          </w:pPr>
          <w:r w:rsidRPr="00C1573C">
            <w:rPr>
              <w:rStyle w:val="PlaceholderText"/>
              <w:rFonts w:eastAsiaTheme="minorHAnsi"/>
              <w:color w:val="auto"/>
            </w:rPr>
            <w:t>Choose an item.</w:t>
          </w:r>
        </w:p>
      </w:docPartBody>
    </w:docPart>
    <w:docPart>
      <w:docPartPr>
        <w:name w:val="57532280F1E444328D1492D2A363A882"/>
        <w:category>
          <w:name w:val="General"/>
          <w:gallery w:val="placeholder"/>
        </w:category>
        <w:types>
          <w:type w:val="bbPlcHdr"/>
        </w:types>
        <w:behaviors>
          <w:behavior w:val="content"/>
        </w:behaviors>
        <w:guid w:val="{6C5EA923-138A-4A93-8755-66E01AD44B08}"/>
      </w:docPartPr>
      <w:docPartBody>
        <w:p w:rsidR="00CC3B66" w:rsidRDefault="00034202" w:rsidP="00034202">
          <w:pPr>
            <w:pStyle w:val="57532280F1E444328D1492D2A363A8826"/>
          </w:pPr>
          <w:r w:rsidRPr="0011565F">
            <w:rPr>
              <w:rStyle w:val="PlaceholderText"/>
              <w:rFonts w:eastAsiaTheme="minorHAnsi"/>
            </w:rPr>
            <w:t>Choose an item.</w:t>
          </w:r>
        </w:p>
      </w:docPartBody>
    </w:docPart>
    <w:docPart>
      <w:docPartPr>
        <w:name w:val="2BF733045F384C3EB5005652CD2E780D"/>
        <w:category>
          <w:name w:val="General"/>
          <w:gallery w:val="placeholder"/>
        </w:category>
        <w:types>
          <w:type w:val="bbPlcHdr"/>
        </w:types>
        <w:behaviors>
          <w:behavior w:val="content"/>
        </w:behaviors>
        <w:guid w:val="{BDCA4AC3-0130-4E29-9D71-3D9528DD20CE}"/>
      </w:docPartPr>
      <w:docPartBody>
        <w:p w:rsidR="00CC3B66" w:rsidRDefault="00034202" w:rsidP="00034202">
          <w:pPr>
            <w:pStyle w:val="2BF733045F384C3EB5005652CD2E780D6"/>
          </w:pPr>
          <w:r w:rsidRPr="0011565F">
            <w:rPr>
              <w:rStyle w:val="PlaceholderText"/>
              <w:rFonts w:eastAsiaTheme="minorHAnsi"/>
            </w:rPr>
            <w:t>Choose an item.</w:t>
          </w:r>
        </w:p>
      </w:docPartBody>
    </w:docPart>
    <w:docPart>
      <w:docPartPr>
        <w:name w:val="9C90A6902B2346AEB846AEBE67916D5E"/>
        <w:category>
          <w:name w:val="General"/>
          <w:gallery w:val="placeholder"/>
        </w:category>
        <w:types>
          <w:type w:val="bbPlcHdr"/>
        </w:types>
        <w:behaviors>
          <w:behavior w:val="content"/>
        </w:behaviors>
        <w:guid w:val="{4C16E679-1E33-4B82-9ED1-47B4A8D13142}"/>
      </w:docPartPr>
      <w:docPartBody>
        <w:p w:rsidR="00CC3B66" w:rsidRDefault="00034202" w:rsidP="00034202">
          <w:pPr>
            <w:pStyle w:val="9C90A6902B2346AEB846AEBE67916D5E6"/>
          </w:pPr>
          <w:r w:rsidRPr="0011565F">
            <w:rPr>
              <w:rStyle w:val="PlaceholderText"/>
              <w:rFonts w:eastAsiaTheme="minorHAnsi"/>
            </w:rPr>
            <w:t>Choose an item.</w:t>
          </w:r>
        </w:p>
      </w:docPartBody>
    </w:docPart>
    <w:docPart>
      <w:docPartPr>
        <w:name w:val="992051F5021C4DED9B96F10E9DCB25C1"/>
        <w:category>
          <w:name w:val="General"/>
          <w:gallery w:val="placeholder"/>
        </w:category>
        <w:types>
          <w:type w:val="bbPlcHdr"/>
        </w:types>
        <w:behaviors>
          <w:behavior w:val="content"/>
        </w:behaviors>
        <w:guid w:val="{0EBBE411-1F41-4248-929A-226526E8EB49}"/>
      </w:docPartPr>
      <w:docPartBody>
        <w:p w:rsidR="00CC3B66" w:rsidRDefault="00034202" w:rsidP="00034202">
          <w:pPr>
            <w:pStyle w:val="992051F5021C4DED9B96F10E9DCB25C16"/>
          </w:pPr>
          <w:r w:rsidRPr="0011565F">
            <w:rPr>
              <w:rStyle w:val="PlaceholderText"/>
              <w:rFonts w:eastAsiaTheme="minorHAnsi"/>
            </w:rPr>
            <w:t>Choose an item.</w:t>
          </w:r>
        </w:p>
      </w:docPartBody>
    </w:docPart>
    <w:docPart>
      <w:docPartPr>
        <w:name w:val="A336DE389DAE4B3DA4836B372B79CF07"/>
        <w:category>
          <w:name w:val="General"/>
          <w:gallery w:val="placeholder"/>
        </w:category>
        <w:types>
          <w:type w:val="bbPlcHdr"/>
        </w:types>
        <w:behaviors>
          <w:behavior w:val="content"/>
        </w:behaviors>
        <w:guid w:val="{167D627B-3769-4DCD-9BA4-D4D262B596A7}"/>
      </w:docPartPr>
      <w:docPartBody>
        <w:p w:rsidR="00CC3B66" w:rsidRDefault="00034202" w:rsidP="00034202">
          <w:pPr>
            <w:pStyle w:val="A336DE389DAE4B3DA4836B372B79CF076"/>
          </w:pPr>
          <w:r w:rsidRPr="0011565F">
            <w:rPr>
              <w:rStyle w:val="PlaceholderText"/>
              <w:rFonts w:eastAsiaTheme="minorHAnsi"/>
            </w:rPr>
            <w:t>Choose an item.</w:t>
          </w:r>
        </w:p>
      </w:docPartBody>
    </w:docPart>
    <w:docPart>
      <w:docPartPr>
        <w:name w:val="411FB1FF90D844A3B8023E7265C2DF39"/>
        <w:category>
          <w:name w:val="General"/>
          <w:gallery w:val="placeholder"/>
        </w:category>
        <w:types>
          <w:type w:val="bbPlcHdr"/>
        </w:types>
        <w:behaviors>
          <w:behavior w:val="content"/>
        </w:behaviors>
        <w:guid w:val="{F029EF52-4577-4FD6-9DB9-87E8CB4A1033}"/>
      </w:docPartPr>
      <w:docPartBody>
        <w:p w:rsidR="00CC3B66" w:rsidRDefault="00034202" w:rsidP="00034202">
          <w:pPr>
            <w:pStyle w:val="411FB1FF90D844A3B8023E7265C2DF396"/>
          </w:pPr>
          <w:r w:rsidRPr="0011565F">
            <w:rPr>
              <w:rStyle w:val="PlaceholderText"/>
              <w:rFonts w:eastAsiaTheme="minorHAnsi"/>
            </w:rPr>
            <w:t>Choose an item.</w:t>
          </w:r>
        </w:p>
      </w:docPartBody>
    </w:docPart>
    <w:docPart>
      <w:docPartPr>
        <w:name w:val="B2890A7EF38848A5B9915895FA9009BC"/>
        <w:category>
          <w:name w:val="General"/>
          <w:gallery w:val="placeholder"/>
        </w:category>
        <w:types>
          <w:type w:val="bbPlcHdr"/>
        </w:types>
        <w:behaviors>
          <w:behavior w:val="content"/>
        </w:behaviors>
        <w:guid w:val="{50994A79-19E6-4272-9D9D-541E7579D5C6}"/>
      </w:docPartPr>
      <w:docPartBody>
        <w:p w:rsidR="00CC3B66" w:rsidRDefault="00034202" w:rsidP="00034202">
          <w:pPr>
            <w:pStyle w:val="B2890A7EF38848A5B9915895FA9009BC6"/>
          </w:pPr>
          <w:r w:rsidRPr="0011565F">
            <w:rPr>
              <w:rStyle w:val="PlaceholderText"/>
              <w:rFonts w:eastAsiaTheme="minorHAnsi"/>
            </w:rPr>
            <w:t>Choose an item.</w:t>
          </w:r>
        </w:p>
      </w:docPartBody>
    </w:docPart>
    <w:docPart>
      <w:docPartPr>
        <w:name w:val="78967055CD8C4C18B07B4BBCC3FFD5DE"/>
        <w:category>
          <w:name w:val="General"/>
          <w:gallery w:val="placeholder"/>
        </w:category>
        <w:types>
          <w:type w:val="bbPlcHdr"/>
        </w:types>
        <w:behaviors>
          <w:behavior w:val="content"/>
        </w:behaviors>
        <w:guid w:val="{F66677C4-A704-4095-9388-4D2C15838BD7}"/>
      </w:docPartPr>
      <w:docPartBody>
        <w:p w:rsidR="00CC3B66" w:rsidRDefault="00034202" w:rsidP="00034202">
          <w:pPr>
            <w:pStyle w:val="78967055CD8C4C18B07B4BBCC3FFD5DE6"/>
          </w:pPr>
          <w:r w:rsidRPr="0011565F">
            <w:rPr>
              <w:rStyle w:val="PlaceholderText"/>
              <w:rFonts w:eastAsiaTheme="minorHAnsi"/>
            </w:rPr>
            <w:t>Choose an item.</w:t>
          </w:r>
        </w:p>
      </w:docPartBody>
    </w:docPart>
    <w:docPart>
      <w:docPartPr>
        <w:name w:val="A56AF18AAECF4717B95358FF1392AF57"/>
        <w:category>
          <w:name w:val="General"/>
          <w:gallery w:val="placeholder"/>
        </w:category>
        <w:types>
          <w:type w:val="bbPlcHdr"/>
        </w:types>
        <w:behaviors>
          <w:behavior w:val="content"/>
        </w:behaviors>
        <w:guid w:val="{7C374CFF-B928-4565-8C43-A8D4A4BF7247}"/>
      </w:docPartPr>
      <w:docPartBody>
        <w:p w:rsidR="00CC3B66" w:rsidRDefault="00034202" w:rsidP="00034202">
          <w:pPr>
            <w:pStyle w:val="A56AF18AAECF4717B95358FF1392AF576"/>
          </w:pPr>
          <w:r w:rsidRPr="0011565F">
            <w:rPr>
              <w:rStyle w:val="PlaceholderText"/>
              <w:rFonts w:eastAsiaTheme="minorHAnsi"/>
            </w:rPr>
            <w:t>Choose an item.</w:t>
          </w:r>
        </w:p>
      </w:docPartBody>
    </w:docPart>
    <w:docPart>
      <w:docPartPr>
        <w:name w:val="85836020FEDD4AC78D73276A919E699A"/>
        <w:category>
          <w:name w:val="General"/>
          <w:gallery w:val="placeholder"/>
        </w:category>
        <w:types>
          <w:type w:val="bbPlcHdr"/>
        </w:types>
        <w:behaviors>
          <w:behavior w:val="content"/>
        </w:behaviors>
        <w:guid w:val="{E0C4B85F-8623-4A94-8727-4E7B1AA92D93}"/>
      </w:docPartPr>
      <w:docPartBody>
        <w:p w:rsidR="00CC3B66" w:rsidRDefault="00034202" w:rsidP="00034202">
          <w:pPr>
            <w:pStyle w:val="85836020FEDD4AC78D73276A919E699A6"/>
          </w:pPr>
          <w:r w:rsidRPr="0011565F">
            <w:rPr>
              <w:rStyle w:val="PlaceholderText"/>
              <w:rFonts w:eastAsiaTheme="minorHAnsi"/>
            </w:rPr>
            <w:t>Choose an item.</w:t>
          </w:r>
        </w:p>
      </w:docPartBody>
    </w:docPart>
    <w:docPart>
      <w:docPartPr>
        <w:name w:val="099E3487F5DB4A80B317760172C0A128"/>
        <w:category>
          <w:name w:val="General"/>
          <w:gallery w:val="placeholder"/>
        </w:category>
        <w:types>
          <w:type w:val="bbPlcHdr"/>
        </w:types>
        <w:behaviors>
          <w:behavior w:val="content"/>
        </w:behaviors>
        <w:guid w:val="{131994F9-950A-4AA3-82F9-B48FB12B4EC3}"/>
      </w:docPartPr>
      <w:docPartBody>
        <w:p w:rsidR="00CC3B66" w:rsidRDefault="00034202" w:rsidP="00034202">
          <w:pPr>
            <w:pStyle w:val="099E3487F5DB4A80B317760172C0A1286"/>
          </w:pPr>
          <w:r w:rsidRPr="0011565F">
            <w:rPr>
              <w:rStyle w:val="PlaceholderText"/>
              <w:rFonts w:eastAsiaTheme="minorHAnsi"/>
            </w:rPr>
            <w:t>Choose an item.</w:t>
          </w:r>
        </w:p>
      </w:docPartBody>
    </w:docPart>
    <w:docPart>
      <w:docPartPr>
        <w:name w:val="ED3C87AB7CBB434199F09C3C57251435"/>
        <w:category>
          <w:name w:val="General"/>
          <w:gallery w:val="placeholder"/>
        </w:category>
        <w:types>
          <w:type w:val="bbPlcHdr"/>
        </w:types>
        <w:behaviors>
          <w:behavior w:val="content"/>
        </w:behaviors>
        <w:guid w:val="{C180FF2D-10B9-4BC7-AABF-E76C4772E9A4}"/>
      </w:docPartPr>
      <w:docPartBody>
        <w:p w:rsidR="00CC3B66" w:rsidRDefault="00034202" w:rsidP="00034202">
          <w:pPr>
            <w:pStyle w:val="ED3C87AB7CBB434199F09C3C572514356"/>
          </w:pPr>
          <w:r w:rsidRPr="0011565F">
            <w:rPr>
              <w:rStyle w:val="PlaceholderText"/>
              <w:rFonts w:eastAsiaTheme="minorHAnsi"/>
            </w:rPr>
            <w:t>Choose an item.</w:t>
          </w:r>
        </w:p>
      </w:docPartBody>
    </w:docPart>
    <w:docPart>
      <w:docPartPr>
        <w:name w:val="94E2631A5F4249D79F54CDD737E79F0C"/>
        <w:category>
          <w:name w:val="General"/>
          <w:gallery w:val="placeholder"/>
        </w:category>
        <w:types>
          <w:type w:val="bbPlcHdr"/>
        </w:types>
        <w:behaviors>
          <w:behavior w:val="content"/>
        </w:behaviors>
        <w:guid w:val="{352FABBC-F5A5-422C-A2B9-E17C65A9AB74}"/>
      </w:docPartPr>
      <w:docPartBody>
        <w:p w:rsidR="00CC3B66" w:rsidRDefault="00034202" w:rsidP="00034202">
          <w:pPr>
            <w:pStyle w:val="94E2631A5F4249D79F54CDD737E79F0C6"/>
          </w:pPr>
          <w:r w:rsidRPr="0011565F">
            <w:rPr>
              <w:rStyle w:val="PlaceholderText"/>
              <w:rFonts w:eastAsiaTheme="minorHAnsi"/>
            </w:rPr>
            <w:t>Choose an item.</w:t>
          </w:r>
        </w:p>
      </w:docPartBody>
    </w:docPart>
    <w:docPart>
      <w:docPartPr>
        <w:name w:val="447BD9E0DE744056AE2487BC7CEE5348"/>
        <w:category>
          <w:name w:val="General"/>
          <w:gallery w:val="placeholder"/>
        </w:category>
        <w:types>
          <w:type w:val="bbPlcHdr"/>
        </w:types>
        <w:behaviors>
          <w:behavior w:val="content"/>
        </w:behaviors>
        <w:guid w:val="{4355AB44-E336-44D7-B143-8538C5533AA9}"/>
      </w:docPartPr>
      <w:docPartBody>
        <w:p w:rsidR="00CC3B66" w:rsidRDefault="00034202" w:rsidP="00034202">
          <w:pPr>
            <w:pStyle w:val="447BD9E0DE744056AE2487BC7CEE53486"/>
          </w:pPr>
          <w:r w:rsidRPr="0011565F">
            <w:rPr>
              <w:rStyle w:val="PlaceholderText"/>
              <w:rFonts w:eastAsiaTheme="minorHAnsi"/>
            </w:rPr>
            <w:t>Choose an item.</w:t>
          </w:r>
        </w:p>
      </w:docPartBody>
    </w:docPart>
    <w:docPart>
      <w:docPartPr>
        <w:name w:val="C1C85FA97EB749A09126B60A9A782903"/>
        <w:category>
          <w:name w:val="General"/>
          <w:gallery w:val="placeholder"/>
        </w:category>
        <w:types>
          <w:type w:val="bbPlcHdr"/>
        </w:types>
        <w:behaviors>
          <w:behavior w:val="content"/>
        </w:behaviors>
        <w:guid w:val="{1C23EAB0-0828-4385-ADC5-AF9ADC496208}"/>
      </w:docPartPr>
      <w:docPartBody>
        <w:p w:rsidR="00CC3B66" w:rsidRDefault="00034202" w:rsidP="00034202">
          <w:pPr>
            <w:pStyle w:val="C1C85FA97EB749A09126B60A9A7829036"/>
          </w:pPr>
          <w:r w:rsidRPr="0011565F">
            <w:rPr>
              <w:rStyle w:val="PlaceholderText"/>
              <w:rFonts w:eastAsiaTheme="minorHAnsi"/>
            </w:rPr>
            <w:t>Choose an item.</w:t>
          </w:r>
        </w:p>
      </w:docPartBody>
    </w:docPart>
    <w:docPart>
      <w:docPartPr>
        <w:name w:val="4120B1D31FC44E09ACCCD4E54902716A"/>
        <w:category>
          <w:name w:val="General"/>
          <w:gallery w:val="placeholder"/>
        </w:category>
        <w:types>
          <w:type w:val="bbPlcHdr"/>
        </w:types>
        <w:behaviors>
          <w:behavior w:val="content"/>
        </w:behaviors>
        <w:guid w:val="{12AE53B6-D17C-4325-B4B3-962EEC9169B9}"/>
      </w:docPartPr>
      <w:docPartBody>
        <w:p w:rsidR="00CC3B66" w:rsidRDefault="00034202" w:rsidP="00034202">
          <w:pPr>
            <w:pStyle w:val="4120B1D31FC44E09ACCCD4E54902716A6"/>
          </w:pPr>
          <w:r w:rsidRPr="0011565F">
            <w:rPr>
              <w:rStyle w:val="PlaceholderText"/>
              <w:rFonts w:eastAsiaTheme="minorHAnsi"/>
            </w:rPr>
            <w:t>Choose an item.</w:t>
          </w:r>
        </w:p>
      </w:docPartBody>
    </w:docPart>
    <w:docPart>
      <w:docPartPr>
        <w:name w:val="C9441D1F51E643A6A82391AD1926C5EE"/>
        <w:category>
          <w:name w:val="General"/>
          <w:gallery w:val="placeholder"/>
        </w:category>
        <w:types>
          <w:type w:val="bbPlcHdr"/>
        </w:types>
        <w:behaviors>
          <w:behavior w:val="content"/>
        </w:behaviors>
        <w:guid w:val="{A89D3FBE-AD99-4C4D-B41B-21E286E2EFF4}"/>
      </w:docPartPr>
      <w:docPartBody>
        <w:p w:rsidR="00CC3B66" w:rsidRDefault="00034202" w:rsidP="00034202">
          <w:pPr>
            <w:pStyle w:val="C9441D1F51E643A6A82391AD1926C5EE6"/>
          </w:pPr>
          <w:r w:rsidRPr="0011565F">
            <w:rPr>
              <w:rStyle w:val="PlaceholderText"/>
              <w:rFonts w:eastAsiaTheme="minorHAnsi"/>
            </w:rPr>
            <w:t>Choose an item.</w:t>
          </w:r>
        </w:p>
      </w:docPartBody>
    </w:docPart>
    <w:docPart>
      <w:docPartPr>
        <w:name w:val="B189ED97775541FDB274A4942D6AC080"/>
        <w:category>
          <w:name w:val="General"/>
          <w:gallery w:val="placeholder"/>
        </w:category>
        <w:types>
          <w:type w:val="bbPlcHdr"/>
        </w:types>
        <w:behaviors>
          <w:behavior w:val="content"/>
        </w:behaviors>
        <w:guid w:val="{95B836CA-9224-4170-B1B1-DA9845E2341B}"/>
      </w:docPartPr>
      <w:docPartBody>
        <w:p w:rsidR="00CC3B66" w:rsidRDefault="00034202" w:rsidP="00034202">
          <w:pPr>
            <w:pStyle w:val="B189ED97775541FDB274A4942D6AC0806"/>
          </w:pPr>
          <w:r w:rsidRPr="0011565F">
            <w:rPr>
              <w:rStyle w:val="PlaceholderText"/>
              <w:rFonts w:eastAsiaTheme="minorHAnsi"/>
            </w:rPr>
            <w:t>Choose an item.</w:t>
          </w:r>
        </w:p>
      </w:docPartBody>
    </w:docPart>
    <w:docPart>
      <w:docPartPr>
        <w:name w:val="ECE010ED295940EBA6890F0CA8CBCFA2"/>
        <w:category>
          <w:name w:val="General"/>
          <w:gallery w:val="placeholder"/>
        </w:category>
        <w:types>
          <w:type w:val="bbPlcHdr"/>
        </w:types>
        <w:behaviors>
          <w:behavior w:val="content"/>
        </w:behaviors>
        <w:guid w:val="{4127E13F-553A-47E2-BFF6-123C2A997DB9}"/>
      </w:docPartPr>
      <w:docPartBody>
        <w:p w:rsidR="00CC3B66" w:rsidRDefault="00034202" w:rsidP="00034202">
          <w:pPr>
            <w:pStyle w:val="ECE010ED295940EBA6890F0CA8CBCFA26"/>
          </w:pPr>
          <w:r w:rsidRPr="0011565F">
            <w:rPr>
              <w:rStyle w:val="PlaceholderText"/>
              <w:rFonts w:eastAsiaTheme="minorHAnsi"/>
            </w:rPr>
            <w:t>Choose an item.</w:t>
          </w:r>
        </w:p>
      </w:docPartBody>
    </w:docPart>
    <w:docPart>
      <w:docPartPr>
        <w:name w:val="A739AEB98FE946189845A749B08CEA62"/>
        <w:category>
          <w:name w:val="General"/>
          <w:gallery w:val="placeholder"/>
        </w:category>
        <w:types>
          <w:type w:val="bbPlcHdr"/>
        </w:types>
        <w:behaviors>
          <w:behavior w:val="content"/>
        </w:behaviors>
        <w:guid w:val="{99942CCF-3DE3-4EAE-9712-F8702BCF1492}"/>
      </w:docPartPr>
      <w:docPartBody>
        <w:p w:rsidR="00CC3B66" w:rsidRDefault="00034202" w:rsidP="00034202">
          <w:pPr>
            <w:pStyle w:val="A739AEB98FE946189845A749B08CEA626"/>
          </w:pPr>
          <w:r w:rsidRPr="0011565F">
            <w:rPr>
              <w:rStyle w:val="PlaceholderText"/>
              <w:rFonts w:eastAsiaTheme="minorHAnsi"/>
            </w:rPr>
            <w:t>Choose an item.</w:t>
          </w:r>
        </w:p>
      </w:docPartBody>
    </w:docPart>
    <w:docPart>
      <w:docPartPr>
        <w:name w:val="2C87313F6DED4A048923E111DFEA329D"/>
        <w:category>
          <w:name w:val="General"/>
          <w:gallery w:val="placeholder"/>
        </w:category>
        <w:types>
          <w:type w:val="bbPlcHdr"/>
        </w:types>
        <w:behaviors>
          <w:behavior w:val="content"/>
        </w:behaviors>
        <w:guid w:val="{BA8AF629-3A4A-4508-9828-C25F8E1F7FA8}"/>
      </w:docPartPr>
      <w:docPartBody>
        <w:p w:rsidR="00CC3B66" w:rsidRDefault="00034202" w:rsidP="00034202">
          <w:pPr>
            <w:pStyle w:val="2C87313F6DED4A048923E111DFEA329D6"/>
          </w:pPr>
          <w:r w:rsidRPr="0011565F">
            <w:rPr>
              <w:rStyle w:val="PlaceholderText"/>
              <w:rFonts w:eastAsiaTheme="minorHAnsi"/>
            </w:rPr>
            <w:t>Choose an item.</w:t>
          </w:r>
        </w:p>
      </w:docPartBody>
    </w:docPart>
    <w:docPart>
      <w:docPartPr>
        <w:name w:val="037ECB0591E14A8793EB8409CD0DC66F"/>
        <w:category>
          <w:name w:val="General"/>
          <w:gallery w:val="placeholder"/>
        </w:category>
        <w:types>
          <w:type w:val="bbPlcHdr"/>
        </w:types>
        <w:behaviors>
          <w:behavior w:val="content"/>
        </w:behaviors>
        <w:guid w:val="{6235F562-4F6B-4F27-9E01-3672193C5B78}"/>
      </w:docPartPr>
      <w:docPartBody>
        <w:p w:rsidR="00CC3B66" w:rsidRDefault="00034202" w:rsidP="00034202">
          <w:pPr>
            <w:pStyle w:val="037ECB0591E14A8793EB8409CD0DC66F6"/>
          </w:pPr>
          <w:r w:rsidRPr="0011565F">
            <w:rPr>
              <w:rStyle w:val="PlaceholderText"/>
              <w:rFonts w:eastAsiaTheme="minorHAnsi"/>
            </w:rPr>
            <w:t>Choose an item.</w:t>
          </w:r>
        </w:p>
      </w:docPartBody>
    </w:docPart>
    <w:docPart>
      <w:docPartPr>
        <w:name w:val="D32123EB37DC4C7588E8433717F43D0E"/>
        <w:category>
          <w:name w:val="General"/>
          <w:gallery w:val="placeholder"/>
        </w:category>
        <w:types>
          <w:type w:val="bbPlcHdr"/>
        </w:types>
        <w:behaviors>
          <w:behavior w:val="content"/>
        </w:behaviors>
        <w:guid w:val="{4D2850D3-F081-45AF-A8CA-AE91EC5BE659}"/>
      </w:docPartPr>
      <w:docPartBody>
        <w:p w:rsidR="00CC3B66" w:rsidRDefault="00034202" w:rsidP="00034202">
          <w:pPr>
            <w:pStyle w:val="D32123EB37DC4C7588E8433717F43D0E8"/>
          </w:pPr>
          <w:r w:rsidRPr="0011565F">
            <w:rPr>
              <w:rStyle w:val="PlaceholderText"/>
              <w:rFonts w:eastAsiaTheme="minorHAnsi"/>
            </w:rPr>
            <w:t>Choose an item.</w:t>
          </w:r>
        </w:p>
      </w:docPartBody>
    </w:docPart>
    <w:docPart>
      <w:docPartPr>
        <w:name w:val="BBF7244989AC4FA6A5F7FB848E099CD4"/>
        <w:category>
          <w:name w:val="General"/>
          <w:gallery w:val="placeholder"/>
        </w:category>
        <w:types>
          <w:type w:val="bbPlcHdr"/>
        </w:types>
        <w:behaviors>
          <w:behavior w:val="content"/>
        </w:behaviors>
        <w:guid w:val="{871E03FE-BEFF-4945-894E-A5CF4A3D75A3}"/>
      </w:docPartPr>
      <w:docPartBody>
        <w:p w:rsidR="00CC3B66" w:rsidRDefault="00034202" w:rsidP="00034202">
          <w:pPr>
            <w:pStyle w:val="BBF7244989AC4FA6A5F7FB848E099CD47"/>
          </w:pPr>
          <w:r w:rsidRPr="008422C5">
            <w:rPr>
              <w:rStyle w:val="PlaceholderText"/>
              <w:rFonts w:ascii="Arial" w:eastAsiaTheme="minorHAnsi" w:hAnsi="Arial" w:cs="Arial"/>
              <w:color w:val="auto"/>
              <w:sz w:val="22"/>
              <w:szCs w:val="22"/>
            </w:rPr>
            <w:t>Click here to enter text.</w:t>
          </w:r>
        </w:p>
      </w:docPartBody>
    </w:docPart>
    <w:docPart>
      <w:docPartPr>
        <w:name w:val="FDEBBF10EB5A4998AE21F1F0F624BD42"/>
        <w:category>
          <w:name w:val="General"/>
          <w:gallery w:val="placeholder"/>
        </w:category>
        <w:types>
          <w:type w:val="bbPlcHdr"/>
        </w:types>
        <w:behaviors>
          <w:behavior w:val="content"/>
        </w:behaviors>
        <w:guid w:val="{7983DAEC-A5FF-424B-8A33-C98145770727}"/>
      </w:docPartPr>
      <w:docPartBody>
        <w:p w:rsidR="00CC3B66" w:rsidRDefault="00034202" w:rsidP="00034202">
          <w:pPr>
            <w:pStyle w:val="FDEBBF10EB5A4998AE21F1F0F624BD427"/>
          </w:pPr>
          <w:r w:rsidRPr="0011565F">
            <w:rPr>
              <w:rStyle w:val="PlaceholderText"/>
              <w:rFonts w:eastAsia="Arial"/>
            </w:rPr>
            <w:t>Click here to enter text.</w:t>
          </w:r>
        </w:p>
      </w:docPartBody>
    </w:docPart>
    <w:docPart>
      <w:docPartPr>
        <w:name w:val="1E776BB5E36F4F639038CC21F3B372ED"/>
        <w:category>
          <w:name w:val="General"/>
          <w:gallery w:val="placeholder"/>
        </w:category>
        <w:types>
          <w:type w:val="bbPlcHdr"/>
        </w:types>
        <w:behaviors>
          <w:behavior w:val="content"/>
        </w:behaviors>
        <w:guid w:val="{3A6B7807-B59C-4553-B28E-7986081DCE55}"/>
      </w:docPartPr>
      <w:docPartBody>
        <w:p w:rsidR="00CC3B66" w:rsidRDefault="00034202" w:rsidP="00034202">
          <w:pPr>
            <w:pStyle w:val="1E776BB5E36F4F639038CC21F3B372ED7"/>
          </w:pPr>
          <w:r w:rsidRPr="0011565F">
            <w:rPr>
              <w:rStyle w:val="PlaceholderText"/>
              <w:rFonts w:eastAsiaTheme="minorHAnsi"/>
            </w:rPr>
            <w:t>Choose an item.</w:t>
          </w:r>
        </w:p>
      </w:docPartBody>
    </w:docPart>
    <w:docPart>
      <w:docPartPr>
        <w:name w:val="6D25EC73786146DFB2FAFD59DBB2FC8C"/>
        <w:category>
          <w:name w:val="General"/>
          <w:gallery w:val="placeholder"/>
        </w:category>
        <w:types>
          <w:type w:val="bbPlcHdr"/>
        </w:types>
        <w:behaviors>
          <w:behavior w:val="content"/>
        </w:behaviors>
        <w:guid w:val="{0B3F42F9-2D13-4070-AA1A-674CE91722B3}"/>
      </w:docPartPr>
      <w:docPartBody>
        <w:p w:rsidR="00550CF6" w:rsidRDefault="00034202" w:rsidP="00034202">
          <w:pPr>
            <w:pStyle w:val="6D25EC73786146DFB2FAFD59DBB2FC8C1"/>
          </w:pPr>
          <w:r w:rsidRPr="006D29AB">
            <w:rPr>
              <w:rStyle w:val="PlaceholderText"/>
              <w:rFonts w:ascii="Arial" w:eastAsiaTheme="minorHAnsi" w:hAnsi="Arial" w:cs="Arial"/>
              <w:color w:val="auto"/>
              <w:sz w:val="22"/>
              <w:szCs w:val="22"/>
            </w:rPr>
            <w:t>Click here to enter text.</w:t>
          </w:r>
        </w:p>
      </w:docPartBody>
    </w:docPart>
    <w:docPart>
      <w:docPartPr>
        <w:name w:val="B10A8EA1E44548D9B00158AE180CA10A"/>
        <w:category>
          <w:name w:val="General"/>
          <w:gallery w:val="placeholder"/>
        </w:category>
        <w:types>
          <w:type w:val="bbPlcHdr"/>
        </w:types>
        <w:behaviors>
          <w:behavior w:val="content"/>
        </w:behaviors>
        <w:guid w:val="{8FA5A98A-74A4-43FC-A21A-7A810C48472E}"/>
      </w:docPartPr>
      <w:docPartBody>
        <w:p w:rsidR="00550CF6" w:rsidRDefault="00034202" w:rsidP="00034202">
          <w:pPr>
            <w:pStyle w:val="B10A8EA1E44548D9B00158AE180CA10A1"/>
          </w:pPr>
          <w:r w:rsidRPr="006D29AB">
            <w:rPr>
              <w:rStyle w:val="PlaceholderText"/>
              <w:rFonts w:ascii="Arial" w:eastAsiaTheme="minorHAnsi" w:hAnsi="Arial" w:cs="Arial"/>
              <w:color w:val="auto"/>
              <w:sz w:val="22"/>
              <w:szCs w:val="22"/>
            </w:rPr>
            <w:t>Click here to enter text.</w:t>
          </w:r>
        </w:p>
      </w:docPartBody>
    </w:docPart>
    <w:docPart>
      <w:docPartPr>
        <w:name w:val="F2A5C13C174E4B9D94C8EBA087FFB6D4"/>
        <w:category>
          <w:name w:val="General"/>
          <w:gallery w:val="placeholder"/>
        </w:category>
        <w:types>
          <w:type w:val="bbPlcHdr"/>
        </w:types>
        <w:behaviors>
          <w:behavior w:val="content"/>
        </w:behaviors>
        <w:guid w:val="{600D413A-C5CA-4F83-A692-E3B9317300FD}"/>
      </w:docPartPr>
      <w:docPartBody>
        <w:p w:rsidR="00550CF6" w:rsidRDefault="00034202" w:rsidP="00034202">
          <w:pPr>
            <w:pStyle w:val="F2A5C13C174E4B9D94C8EBA087FFB6D41"/>
          </w:pPr>
          <w:r w:rsidRPr="0011565F">
            <w:rPr>
              <w:rStyle w:val="PlaceholderText"/>
              <w:rFonts w:eastAsiaTheme="minorHAnsi"/>
            </w:rPr>
            <w:t>Choose an item.</w:t>
          </w:r>
        </w:p>
      </w:docPartBody>
    </w:docPart>
    <w:docPart>
      <w:docPartPr>
        <w:name w:val="B9944AE331534E3B9971EDCAD11695BA"/>
        <w:category>
          <w:name w:val="General"/>
          <w:gallery w:val="placeholder"/>
        </w:category>
        <w:types>
          <w:type w:val="bbPlcHdr"/>
        </w:types>
        <w:behaviors>
          <w:behavior w:val="content"/>
        </w:behaviors>
        <w:guid w:val="{6BEC77A1-FB05-4485-BF79-BD869A4A00ED}"/>
      </w:docPartPr>
      <w:docPartBody>
        <w:p w:rsidR="003C5334" w:rsidRDefault="00034202" w:rsidP="00034202">
          <w:pPr>
            <w:pStyle w:val="B9944AE331534E3B9971EDCAD11695BA1"/>
          </w:pPr>
          <w:r w:rsidRPr="001C49F4">
            <w:rPr>
              <w:rFonts w:ascii="Arial" w:eastAsiaTheme="minorHAnsi" w:hAnsi="Arial" w:cs="Arial"/>
              <w:color w:val="808080"/>
              <w:sz w:val="22"/>
              <w:szCs w:val="22"/>
            </w:rPr>
            <w:t>Choose an item.</w:t>
          </w:r>
        </w:p>
      </w:docPartBody>
    </w:docPart>
    <w:docPart>
      <w:docPartPr>
        <w:name w:val="501D80479F8D412B96046B0078EE48AB"/>
        <w:category>
          <w:name w:val="General"/>
          <w:gallery w:val="placeholder"/>
        </w:category>
        <w:types>
          <w:type w:val="bbPlcHdr"/>
        </w:types>
        <w:behaviors>
          <w:behavior w:val="content"/>
        </w:behaviors>
        <w:guid w:val="{1B1D84F6-3ED9-48CC-AF21-2403B06206D8}"/>
      </w:docPartPr>
      <w:docPartBody>
        <w:p w:rsidR="00034202" w:rsidRDefault="00034202" w:rsidP="00034202">
          <w:pPr>
            <w:pStyle w:val="501D80479F8D412B96046B0078EE48AB1"/>
          </w:pPr>
          <w:r w:rsidRPr="001C49F4">
            <w:rPr>
              <w:rFonts w:ascii="Arial" w:eastAsiaTheme="minorHAnsi" w:hAnsi="Arial" w:cs="Arial"/>
              <w:color w:val="808080"/>
              <w:sz w:val="22"/>
              <w:szCs w:val="22"/>
            </w:rPr>
            <w:t>Choose an item.</w:t>
          </w:r>
        </w:p>
      </w:docPartBody>
    </w:docPart>
    <w:docPart>
      <w:docPartPr>
        <w:name w:val="FFDE8D9052634486B7CB389B65CD9243"/>
        <w:category>
          <w:name w:val="General"/>
          <w:gallery w:val="placeholder"/>
        </w:category>
        <w:types>
          <w:type w:val="bbPlcHdr"/>
        </w:types>
        <w:behaviors>
          <w:behavior w:val="content"/>
        </w:behaviors>
        <w:guid w:val="{65927B3B-E950-44C3-B412-C2C3F379B73B}"/>
      </w:docPartPr>
      <w:docPartBody>
        <w:p w:rsidR="00A877AC" w:rsidRDefault="00034202" w:rsidP="00034202">
          <w:pPr>
            <w:pStyle w:val="FFDE8D9052634486B7CB389B65CD9243"/>
          </w:pPr>
          <w:r w:rsidRPr="0011565F">
            <w:rPr>
              <w:rStyle w:val="PlaceholderText"/>
              <w:rFonts w:eastAsiaTheme="minorHAnsi"/>
            </w:rPr>
            <w:t>Choose an item.</w:t>
          </w:r>
        </w:p>
      </w:docPartBody>
    </w:docPart>
    <w:docPart>
      <w:docPartPr>
        <w:name w:val="D2F788E4275B4184A9E1CA916035C25C"/>
        <w:category>
          <w:name w:val="General"/>
          <w:gallery w:val="placeholder"/>
        </w:category>
        <w:types>
          <w:type w:val="bbPlcHdr"/>
        </w:types>
        <w:behaviors>
          <w:behavior w:val="content"/>
        </w:behaviors>
        <w:guid w:val="{F63B8AA8-7C5E-47FB-95D4-462A443BB3BC}"/>
      </w:docPartPr>
      <w:docPartBody>
        <w:p w:rsidR="00A877AC" w:rsidRDefault="00034202" w:rsidP="00034202">
          <w:pPr>
            <w:pStyle w:val="D2F788E4275B4184A9E1CA916035C25C"/>
          </w:pPr>
          <w:r w:rsidRPr="0011565F">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B66"/>
    <w:rsid w:val="00034202"/>
    <w:rsid w:val="003C5334"/>
    <w:rsid w:val="004C3E08"/>
    <w:rsid w:val="00550CF6"/>
    <w:rsid w:val="005E2893"/>
    <w:rsid w:val="007053EA"/>
    <w:rsid w:val="00765323"/>
    <w:rsid w:val="00802AF7"/>
    <w:rsid w:val="00836DF3"/>
    <w:rsid w:val="00856D01"/>
    <w:rsid w:val="00994664"/>
    <w:rsid w:val="00A877AC"/>
    <w:rsid w:val="00B93003"/>
    <w:rsid w:val="00BE2BB7"/>
    <w:rsid w:val="00CC3B66"/>
    <w:rsid w:val="00D8300F"/>
    <w:rsid w:val="00E55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4202"/>
    <w:rPr>
      <w:color w:val="808080"/>
    </w:rPr>
  </w:style>
  <w:style w:type="paragraph" w:customStyle="1" w:styleId="D753A8924D304F1DBAEF475883DFED08">
    <w:name w:val="D753A8924D304F1DBAEF475883DFED08"/>
    <w:rsid w:val="00CC3B66"/>
  </w:style>
  <w:style w:type="paragraph" w:customStyle="1" w:styleId="7B22F5CF4533473B925662EB56319DA3">
    <w:name w:val="7B22F5CF4533473B925662EB56319DA3"/>
    <w:rsid w:val="00CC3B66"/>
  </w:style>
  <w:style w:type="paragraph" w:customStyle="1" w:styleId="2606DBB006A74615A7CCB5C2D95D15CC">
    <w:name w:val="2606DBB006A74615A7CCB5C2D95D15CC"/>
    <w:rsid w:val="00CC3B66"/>
  </w:style>
  <w:style w:type="paragraph" w:customStyle="1" w:styleId="8F2032206C1D4619BAD47C2F64EF8574">
    <w:name w:val="8F2032206C1D4619BAD47C2F64EF8574"/>
    <w:rsid w:val="00CC3B66"/>
  </w:style>
  <w:style w:type="paragraph" w:customStyle="1" w:styleId="744B637A1B0D4D249851F9DF430DDAD2">
    <w:name w:val="744B637A1B0D4D249851F9DF430DDAD2"/>
    <w:rsid w:val="00CC3B66"/>
  </w:style>
  <w:style w:type="paragraph" w:customStyle="1" w:styleId="4C8D64C2A7A4471F938304A378402C4C">
    <w:name w:val="4C8D64C2A7A4471F938304A378402C4C"/>
    <w:rsid w:val="00CC3B66"/>
  </w:style>
  <w:style w:type="paragraph" w:customStyle="1" w:styleId="81C6E8A3F34641F6BE3EB78A9F41DC79">
    <w:name w:val="81C6E8A3F34641F6BE3EB78A9F41DC79"/>
    <w:rsid w:val="00CC3B66"/>
  </w:style>
  <w:style w:type="paragraph" w:customStyle="1" w:styleId="F311680827F64E32BD08FEB049FB974B">
    <w:name w:val="F311680827F64E32BD08FEB049FB974B"/>
    <w:rsid w:val="00CC3B66"/>
  </w:style>
  <w:style w:type="paragraph" w:customStyle="1" w:styleId="18BB843908394B75B696C31DDF353712">
    <w:name w:val="18BB843908394B75B696C31DDF353712"/>
    <w:rsid w:val="00CC3B66"/>
  </w:style>
  <w:style w:type="paragraph" w:customStyle="1" w:styleId="112F28B3EC3E4848BD1D652B208BC149">
    <w:name w:val="112F28B3EC3E4848BD1D652B208BC149"/>
    <w:rsid w:val="00CC3B66"/>
  </w:style>
  <w:style w:type="paragraph" w:customStyle="1" w:styleId="139DED57C633470184587D2CDA3196A5">
    <w:name w:val="139DED57C633470184587D2CDA3196A5"/>
    <w:rsid w:val="00CC3B66"/>
  </w:style>
  <w:style w:type="paragraph" w:customStyle="1" w:styleId="05E86EF39EB14DB7BBB3EB5B220D4141">
    <w:name w:val="05E86EF39EB14DB7BBB3EB5B220D4141"/>
    <w:rsid w:val="00CC3B66"/>
  </w:style>
  <w:style w:type="paragraph" w:customStyle="1" w:styleId="E3CB5EB66E3D49A291D31A2A10F34EA3">
    <w:name w:val="E3CB5EB66E3D49A291D31A2A10F34EA3"/>
    <w:rsid w:val="00CC3B66"/>
  </w:style>
  <w:style w:type="paragraph" w:customStyle="1" w:styleId="10B2E8D058B844A2B718D3ED2BD67C09">
    <w:name w:val="10B2E8D058B844A2B718D3ED2BD67C09"/>
    <w:rsid w:val="00CC3B66"/>
  </w:style>
  <w:style w:type="paragraph" w:customStyle="1" w:styleId="A8E7C540CF194C3281110DFA3D65BB23">
    <w:name w:val="A8E7C540CF194C3281110DFA3D65BB23"/>
    <w:rsid w:val="00CC3B66"/>
  </w:style>
  <w:style w:type="paragraph" w:customStyle="1" w:styleId="514C7C1BE5B149D996F5A952F70FC152">
    <w:name w:val="514C7C1BE5B149D996F5A952F70FC152"/>
    <w:rsid w:val="00CC3B66"/>
  </w:style>
  <w:style w:type="paragraph" w:customStyle="1" w:styleId="A1682F6742A14495A6ADED8CC21272C3">
    <w:name w:val="A1682F6742A14495A6ADED8CC21272C3"/>
    <w:rsid w:val="00CC3B66"/>
  </w:style>
  <w:style w:type="paragraph" w:customStyle="1" w:styleId="0094F2CDA5CC4D43ACA6EADF892F7923">
    <w:name w:val="0094F2CDA5CC4D43ACA6EADF892F7923"/>
    <w:rsid w:val="00CC3B66"/>
  </w:style>
  <w:style w:type="paragraph" w:customStyle="1" w:styleId="EF36195149FF4910930DC68CA415C8C5">
    <w:name w:val="EF36195149FF4910930DC68CA415C8C5"/>
    <w:rsid w:val="00CC3B66"/>
  </w:style>
  <w:style w:type="paragraph" w:customStyle="1" w:styleId="07145A868D7C47598232A524BF864491">
    <w:name w:val="07145A868D7C47598232A524BF864491"/>
    <w:rsid w:val="00CC3B66"/>
  </w:style>
  <w:style w:type="paragraph" w:customStyle="1" w:styleId="65D39506D6B34017B106797692AF03FB">
    <w:name w:val="65D39506D6B34017B106797692AF03FB"/>
    <w:rsid w:val="00CC3B66"/>
  </w:style>
  <w:style w:type="paragraph" w:customStyle="1" w:styleId="75CA4819FE124949AE3771F6B73AB520">
    <w:name w:val="75CA4819FE124949AE3771F6B73AB520"/>
    <w:rsid w:val="00CC3B66"/>
  </w:style>
  <w:style w:type="paragraph" w:customStyle="1" w:styleId="AFF61BB0123647F2BD40773B5A73C440">
    <w:name w:val="AFF61BB0123647F2BD40773B5A73C440"/>
    <w:rsid w:val="00CC3B66"/>
  </w:style>
  <w:style w:type="paragraph" w:customStyle="1" w:styleId="B4239C10B96343238EB5F4862758499C">
    <w:name w:val="B4239C10B96343238EB5F4862758499C"/>
    <w:rsid w:val="00CC3B66"/>
  </w:style>
  <w:style w:type="paragraph" w:customStyle="1" w:styleId="BECF9855826A4BA3A537F9D9F48C61EF">
    <w:name w:val="BECF9855826A4BA3A537F9D9F48C61EF"/>
    <w:rsid w:val="00CC3B66"/>
  </w:style>
  <w:style w:type="paragraph" w:customStyle="1" w:styleId="A1004772D4D04AA391CC46136EFFCD12">
    <w:name w:val="A1004772D4D04AA391CC46136EFFCD12"/>
    <w:rsid w:val="00CC3B66"/>
  </w:style>
  <w:style w:type="paragraph" w:customStyle="1" w:styleId="5AD39EC448D24D15BD107D7036B93703">
    <w:name w:val="5AD39EC448D24D15BD107D7036B93703"/>
    <w:rsid w:val="00CC3B66"/>
  </w:style>
  <w:style w:type="paragraph" w:customStyle="1" w:styleId="137FE856C85648EA96BA7C284F5E8132">
    <w:name w:val="137FE856C85648EA96BA7C284F5E8132"/>
    <w:rsid w:val="00CC3B66"/>
  </w:style>
  <w:style w:type="paragraph" w:customStyle="1" w:styleId="63E9F05FD30C44DDAF46E8AD47CB80E7">
    <w:name w:val="63E9F05FD30C44DDAF46E8AD47CB80E7"/>
    <w:rsid w:val="00CC3B66"/>
  </w:style>
  <w:style w:type="paragraph" w:customStyle="1" w:styleId="54431CB867C24611A3005D6E35346BD3">
    <w:name w:val="54431CB867C24611A3005D6E35346BD3"/>
    <w:rsid w:val="00CC3B66"/>
  </w:style>
  <w:style w:type="paragraph" w:customStyle="1" w:styleId="BD058A5D42F140AEAC6B5D55E25197EB">
    <w:name w:val="BD058A5D42F140AEAC6B5D55E25197EB"/>
    <w:rsid w:val="00CC3B66"/>
  </w:style>
  <w:style w:type="paragraph" w:customStyle="1" w:styleId="7AB212F1E73B4779BCE99506D4DD7165">
    <w:name w:val="7AB212F1E73B4779BCE99506D4DD7165"/>
    <w:rsid w:val="00CC3B66"/>
  </w:style>
  <w:style w:type="paragraph" w:customStyle="1" w:styleId="781A3CB3A485479A8194BF988ABAFAF9">
    <w:name w:val="781A3CB3A485479A8194BF988ABAFAF9"/>
    <w:rsid w:val="00CC3B66"/>
  </w:style>
  <w:style w:type="paragraph" w:customStyle="1" w:styleId="A33DF938637C480E968BA34FFE8489E7">
    <w:name w:val="A33DF938637C480E968BA34FFE8489E7"/>
    <w:rsid w:val="00CC3B66"/>
  </w:style>
  <w:style w:type="paragraph" w:customStyle="1" w:styleId="1CBA0FD33A094627A1537E2EBA60E0B9">
    <w:name w:val="1CBA0FD33A094627A1537E2EBA60E0B9"/>
    <w:rsid w:val="00CC3B66"/>
  </w:style>
  <w:style w:type="paragraph" w:customStyle="1" w:styleId="CCFBDFC403074652AF3E4EB24F70B126">
    <w:name w:val="CCFBDFC403074652AF3E4EB24F70B126"/>
    <w:rsid w:val="00CC3B66"/>
  </w:style>
  <w:style w:type="paragraph" w:customStyle="1" w:styleId="7BCCA404FC06494E93837B4EB7514C77">
    <w:name w:val="7BCCA404FC06494E93837B4EB7514C77"/>
    <w:rsid w:val="00CC3B66"/>
  </w:style>
  <w:style w:type="paragraph" w:customStyle="1" w:styleId="824439A40A574276901BDAEC1426529A">
    <w:name w:val="824439A40A574276901BDAEC1426529A"/>
    <w:rsid w:val="00CC3B66"/>
  </w:style>
  <w:style w:type="paragraph" w:customStyle="1" w:styleId="F7F5FD9932D54859B0948ACFFDA26685">
    <w:name w:val="F7F5FD9932D54859B0948ACFFDA26685"/>
    <w:rsid w:val="00CC3B66"/>
  </w:style>
  <w:style w:type="paragraph" w:customStyle="1" w:styleId="3089D6EB9F494B91890BC5D0D977EDEF">
    <w:name w:val="3089D6EB9F494B91890BC5D0D977EDEF"/>
    <w:rsid w:val="00CC3B66"/>
  </w:style>
  <w:style w:type="paragraph" w:customStyle="1" w:styleId="A62FE2BF388C450A85A0221BFFB61710">
    <w:name w:val="A62FE2BF388C450A85A0221BFFB61710"/>
    <w:rsid w:val="00CC3B66"/>
  </w:style>
  <w:style w:type="paragraph" w:customStyle="1" w:styleId="781497153B8A42B998AD9D4EFD003A05">
    <w:name w:val="781497153B8A42B998AD9D4EFD003A05"/>
    <w:rsid w:val="00CC3B66"/>
  </w:style>
  <w:style w:type="paragraph" w:customStyle="1" w:styleId="8B9844F0ACDE48F7B7E553C01E4370AB">
    <w:name w:val="8B9844F0ACDE48F7B7E553C01E4370AB"/>
    <w:rsid w:val="00CC3B66"/>
  </w:style>
  <w:style w:type="paragraph" w:customStyle="1" w:styleId="FBB153DF57AA49E0BD80043DE1E2D05D">
    <w:name w:val="FBB153DF57AA49E0BD80043DE1E2D05D"/>
    <w:rsid w:val="00CC3B66"/>
  </w:style>
  <w:style w:type="paragraph" w:customStyle="1" w:styleId="D3793EDF7B824526AB40C83FE0B5C724">
    <w:name w:val="D3793EDF7B824526AB40C83FE0B5C724"/>
    <w:rsid w:val="00CC3B66"/>
  </w:style>
  <w:style w:type="paragraph" w:customStyle="1" w:styleId="364CC842B3BA447E9735FF19F24D7C2A">
    <w:name w:val="364CC842B3BA447E9735FF19F24D7C2A"/>
    <w:rsid w:val="00CC3B66"/>
  </w:style>
  <w:style w:type="paragraph" w:customStyle="1" w:styleId="03089D4EE98B4B2690FAC47C3466FB44">
    <w:name w:val="03089D4EE98B4B2690FAC47C3466FB44"/>
    <w:rsid w:val="00CC3B66"/>
  </w:style>
  <w:style w:type="paragraph" w:customStyle="1" w:styleId="0000A239283B4D949C3BC02A44EA0953">
    <w:name w:val="0000A239283B4D949C3BC02A44EA0953"/>
    <w:rsid w:val="00CC3B66"/>
  </w:style>
  <w:style w:type="paragraph" w:customStyle="1" w:styleId="DC1E08921AEA4CC7BED6A8EA88F3434C">
    <w:name w:val="DC1E08921AEA4CC7BED6A8EA88F3434C"/>
    <w:rsid w:val="00CC3B66"/>
  </w:style>
  <w:style w:type="paragraph" w:customStyle="1" w:styleId="E3726A3D11CC42F2AA7CD318C8272BE8">
    <w:name w:val="E3726A3D11CC42F2AA7CD318C8272BE8"/>
    <w:rsid w:val="00CC3B66"/>
  </w:style>
  <w:style w:type="paragraph" w:customStyle="1" w:styleId="4D8C559AE8D749B7BCE8A24240F6B377">
    <w:name w:val="4D8C559AE8D749B7BCE8A24240F6B377"/>
    <w:rsid w:val="00CC3B66"/>
  </w:style>
  <w:style w:type="paragraph" w:customStyle="1" w:styleId="E6668CC63509409BB9B6F131BFCB78D7">
    <w:name w:val="E6668CC63509409BB9B6F131BFCB78D7"/>
    <w:rsid w:val="00CC3B66"/>
  </w:style>
  <w:style w:type="paragraph" w:customStyle="1" w:styleId="AAF7DB454C7341F6AC264AB0D1330180">
    <w:name w:val="AAF7DB454C7341F6AC264AB0D1330180"/>
    <w:rsid w:val="00CC3B66"/>
  </w:style>
  <w:style w:type="paragraph" w:customStyle="1" w:styleId="809D98227316401CA701EAA32AB627B6">
    <w:name w:val="809D98227316401CA701EAA32AB627B6"/>
    <w:rsid w:val="00CC3B66"/>
  </w:style>
  <w:style w:type="paragraph" w:customStyle="1" w:styleId="31B8E4825C1245E6A3C679CF44B1BC67">
    <w:name w:val="31B8E4825C1245E6A3C679CF44B1BC67"/>
    <w:rsid w:val="00CC3B66"/>
  </w:style>
  <w:style w:type="paragraph" w:customStyle="1" w:styleId="CB280BAEE3E547B8BADD2F96CBF3918C">
    <w:name w:val="CB280BAEE3E547B8BADD2F96CBF3918C"/>
    <w:rsid w:val="00CC3B66"/>
  </w:style>
  <w:style w:type="paragraph" w:customStyle="1" w:styleId="1956D96769E3475AB9BD6209C413E229">
    <w:name w:val="1956D96769E3475AB9BD6209C413E229"/>
    <w:rsid w:val="00CC3B66"/>
  </w:style>
  <w:style w:type="paragraph" w:customStyle="1" w:styleId="C3969FC49C644CA198F701046519E7C6">
    <w:name w:val="C3969FC49C644CA198F701046519E7C6"/>
    <w:rsid w:val="00CC3B66"/>
  </w:style>
  <w:style w:type="paragraph" w:customStyle="1" w:styleId="A1FB7B30E15945D7AB7863F0BEFA6141">
    <w:name w:val="A1FB7B30E15945D7AB7863F0BEFA6141"/>
    <w:rsid w:val="00CC3B66"/>
  </w:style>
  <w:style w:type="paragraph" w:customStyle="1" w:styleId="F9348B3F44D14751AD6F7B390FD1614D">
    <w:name w:val="F9348B3F44D14751AD6F7B390FD1614D"/>
    <w:rsid w:val="00CC3B66"/>
  </w:style>
  <w:style w:type="paragraph" w:customStyle="1" w:styleId="3457EA9DC691409E87E723AA77E7C139">
    <w:name w:val="3457EA9DC691409E87E723AA77E7C139"/>
    <w:rsid w:val="00CC3B66"/>
  </w:style>
  <w:style w:type="paragraph" w:customStyle="1" w:styleId="349F560AB9F0499EB671C04242345BCC">
    <w:name w:val="349F560AB9F0499EB671C04242345BCC"/>
    <w:rsid w:val="00CC3B66"/>
  </w:style>
  <w:style w:type="paragraph" w:customStyle="1" w:styleId="27CE73B2FB5C42B082A4EB9CA60C7BC0">
    <w:name w:val="27CE73B2FB5C42B082A4EB9CA60C7BC0"/>
    <w:rsid w:val="00CC3B66"/>
  </w:style>
  <w:style w:type="paragraph" w:customStyle="1" w:styleId="A0ED9ADACD3F469E839D4666F64BF5E0">
    <w:name w:val="A0ED9ADACD3F469E839D4666F64BF5E0"/>
    <w:rsid w:val="00CC3B66"/>
  </w:style>
  <w:style w:type="paragraph" w:customStyle="1" w:styleId="EA7424195BC54378A5867DE7B275F2CF">
    <w:name w:val="EA7424195BC54378A5867DE7B275F2CF"/>
    <w:rsid w:val="00CC3B66"/>
  </w:style>
  <w:style w:type="paragraph" w:customStyle="1" w:styleId="C4B31A5448A74F1896C460E7A7A211C6">
    <w:name w:val="C4B31A5448A74F1896C460E7A7A211C6"/>
    <w:rsid w:val="00CC3B66"/>
  </w:style>
  <w:style w:type="paragraph" w:customStyle="1" w:styleId="8A07E79C7DEE4E5698BEE60F5A9E47F6">
    <w:name w:val="8A07E79C7DEE4E5698BEE60F5A9E47F6"/>
    <w:rsid w:val="00CC3B66"/>
  </w:style>
  <w:style w:type="paragraph" w:customStyle="1" w:styleId="4E6069A4C1DC4830AAB5875987F185A9">
    <w:name w:val="4E6069A4C1DC4830AAB5875987F185A9"/>
    <w:rsid w:val="00CC3B66"/>
  </w:style>
  <w:style w:type="paragraph" w:customStyle="1" w:styleId="63D032EB056545D8A60CE3E9AAF0FEDE">
    <w:name w:val="63D032EB056545D8A60CE3E9AAF0FEDE"/>
    <w:rsid w:val="00CC3B66"/>
  </w:style>
  <w:style w:type="paragraph" w:customStyle="1" w:styleId="AE3B642535694FBD8CF2FB5301CBFA9B">
    <w:name w:val="AE3B642535694FBD8CF2FB5301CBFA9B"/>
    <w:rsid w:val="00CC3B66"/>
  </w:style>
  <w:style w:type="paragraph" w:customStyle="1" w:styleId="9CDBCC6E5A824E98BE347B402BDBEF78">
    <w:name w:val="9CDBCC6E5A824E98BE347B402BDBEF78"/>
    <w:rsid w:val="00CC3B66"/>
  </w:style>
  <w:style w:type="paragraph" w:customStyle="1" w:styleId="477A40C5B0A54C5FACD8535DF99855BC">
    <w:name w:val="477A40C5B0A54C5FACD8535DF99855BC"/>
    <w:rsid w:val="00CC3B66"/>
  </w:style>
  <w:style w:type="paragraph" w:customStyle="1" w:styleId="226464F3800743DF855E714B8D9D9ACE">
    <w:name w:val="226464F3800743DF855E714B8D9D9ACE"/>
    <w:rsid w:val="00CC3B66"/>
  </w:style>
  <w:style w:type="paragraph" w:customStyle="1" w:styleId="024DC548DF834A4C92DC4E68773E410C">
    <w:name w:val="024DC548DF834A4C92DC4E68773E410C"/>
    <w:rsid w:val="00CC3B66"/>
  </w:style>
  <w:style w:type="paragraph" w:customStyle="1" w:styleId="36B5F837E2A543F696F92DA481066BE8">
    <w:name w:val="36B5F837E2A543F696F92DA481066BE8"/>
    <w:rsid w:val="00CC3B66"/>
  </w:style>
  <w:style w:type="paragraph" w:customStyle="1" w:styleId="14F6E7E1F7EB41A0A80C3402CF1926CA">
    <w:name w:val="14F6E7E1F7EB41A0A80C3402CF1926CA"/>
    <w:rsid w:val="00CC3B66"/>
  </w:style>
  <w:style w:type="paragraph" w:customStyle="1" w:styleId="1DDDFF0AF90E4888B529CD6C02A76297">
    <w:name w:val="1DDDFF0AF90E4888B529CD6C02A76297"/>
    <w:rsid w:val="00CC3B66"/>
  </w:style>
  <w:style w:type="paragraph" w:customStyle="1" w:styleId="B5E11F66A413474692C6FA0D5913F479">
    <w:name w:val="B5E11F66A413474692C6FA0D5913F479"/>
    <w:rsid w:val="00CC3B66"/>
  </w:style>
  <w:style w:type="paragraph" w:customStyle="1" w:styleId="B416B8FDD8C2410995777D189914B3A6">
    <w:name w:val="B416B8FDD8C2410995777D189914B3A6"/>
    <w:rsid w:val="00CC3B66"/>
  </w:style>
  <w:style w:type="paragraph" w:customStyle="1" w:styleId="57532280F1E444328D1492D2A363A882">
    <w:name w:val="57532280F1E444328D1492D2A363A882"/>
    <w:rsid w:val="00CC3B66"/>
  </w:style>
  <w:style w:type="paragraph" w:customStyle="1" w:styleId="2BF733045F384C3EB5005652CD2E780D">
    <w:name w:val="2BF733045F384C3EB5005652CD2E780D"/>
    <w:rsid w:val="00CC3B66"/>
  </w:style>
  <w:style w:type="paragraph" w:customStyle="1" w:styleId="9C90A6902B2346AEB846AEBE67916D5E">
    <w:name w:val="9C90A6902B2346AEB846AEBE67916D5E"/>
    <w:rsid w:val="00CC3B66"/>
  </w:style>
  <w:style w:type="paragraph" w:customStyle="1" w:styleId="992051F5021C4DED9B96F10E9DCB25C1">
    <w:name w:val="992051F5021C4DED9B96F10E9DCB25C1"/>
    <w:rsid w:val="00CC3B66"/>
  </w:style>
  <w:style w:type="paragraph" w:customStyle="1" w:styleId="A336DE389DAE4B3DA4836B372B79CF07">
    <w:name w:val="A336DE389DAE4B3DA4836B372B79CF07"/>
    <w:rsid w:val="00CC3B66"/>
  </w:style>
  <w:style w:type="paragraph" w:customStyle="1" w:styleId="411FB1FF90D844A3B8023E7265C2DF39">
    <w:name w:val="411FB1FF90D844A3B8023E7265C2DF39"/>
    <w:rsid w:val="00CC3B66"/>
  </w:style>
  <w:style w:type="paragraph" w:customStyle="1" w:styleId="B2890A7EF38848A5B9915895FA9009BC">
    <w:name w:val="B2890A7EF38848A5B9915895FA9009BC"/>
    <w:rsid w:val="00CC3B66"/>
  </w:style>
  <w:style w:type="paragraph" w:customStyle="1" w:styleId="78967055CD8C4C18B07B4BBCC3FFD5DE">
    <w:name w:val="78967055CD8C4C18B07B4BBCC3FFD5DE"/>
    <w:rsid w:val="00CC3B66"/>
  </w:style>
  <w:style w:type="paragraph" w:customStyle="1" w:styleId="A56AF18AAECF4717B95358FF1392AF57">
    <w:name w:val="A56AF18AAECF4717B95358FF1392AF57"/>
    <w:rsid w:val="00CC3B66"/>
  </w:style>
  <w:style w:type="paragraph" w:customStyle="1" w:styleId="85836020FEDD4AC78D73276A919E699A">
    <w:name w:val="85836020FEDD4AC78D73276A919E699A"/>
    <w:rsid w:val="00CC3B66"/>
  </w:style>
  <w:style w:type="paragraph" w:customStyle="1" w:styleId="099E3487F5DB4A80B317760172C0A128">
    <w:name w:val="099E3487F5DB4A80B317760172C0A128"/>
    <w:rsid w:val="00CC3B66"/>
  </w:style>
  <w:style w:type="paragraph" w:customStyle="1" w:styleId="ED3C87AB7CBB434199F09C3C57251435">
    <w:name w:val="ED3C87AB7CBB434199F09C3C57251435"/>
    <w:rsid w:val="00CC3B66"/>
  </w:style>
  <w:style w:type="paragraph" w:customStyle="1" w:styleId="94E2631A5F4249D79F54CDD737E79F0C">
    <w:name w:val="94E2631A5F4249D79F54CDD737E79F0C"/>
    <w:rsid w:val="00CC3B66"/>
  </w:style>
  <w:style w:type="paragraph" w:customStyle="1" w:styleId="447BD9E0DE744056AE2487BC7CEE5348">
    <w:name w:val="447BD9E0DE744056AE2487BC7CEE5348"/>
    <w:rsid w:val="00CC3B66"/>
  </w:style>
  <w:style w:type="paragraph" w:customStyle="1" w:styleId="C1C85FA97EB749A09126B60A9A782903">
    <w:name w:val="C1C85FA97EB749A09126B60A9A782903"/>
    <w:rsid w:val="00CC3B66"/>
  </w:style>
  <w:style w:type="paragraph" w:customStyle="1" w:styleId="4120B1D31FC44E09ACCCD4E54902716A">
    <w:name w:val="4120B1D31FC44E09ACCCD4E54902716A"/>
    <w:rsid w:val="00CC3B66"/>
  </w:style>
  <w:style w:type="paragraph" w:customStyle="1" w:styleId="C9441D1F51E643A6A82391AD1926C5EE">
    <w:name w:val="C9441D1F51E643A6A82391AD1926C5EE"/>
    <w:rsid w:val="00CC3B66"/>
  </w:style>
  <w:style w:type="paragraph" w:customStyle="1" w:styleId="B189ED97775541FDB274A4942D6AC080">
    <w:name w:val="B189ED97775541FDB274A4942D6AC080"/>
    <w:rsid w:val="00CC3B66"/>
  </w:style>
  <w:style w:type="paragraph" w:customStyle="1" w:styleId="ECE010ED295940EBA6890F0CA8CBCFA2">
    <w:name w:val="ECE010ED295940EBA6890F0CA8CBCFA2"/>
    <w:rsid w:val="00CC3B66"/>
  </w:style>
  <w:style w:type="paragraph" w:customStyle="1" w:styleId="A739AEB98FE946189845A749B08CEA62">
    <w:name w:val="A739AEB98FE946189845A749B08CEA62"/>
    <w:rsid w:val="00CC3B66"/>
  </w:style>
  <w:style w:type="paragraph" w:customStyle="1" w:styleId="CC852EF2015D4986B3C189C4D27144C8">
    <w:name w:val="CC852EF2015D4986B3C189C4D27144C8"/>
    <w:rsid w:val="00CC3B66"/>
  </w:style>
  <w:style w:type="paragraph" w:customStyle="1" w:styleId="3A4521CDAA5A467081302EA6F16977B7">
    <w:name w:val="3A4521CDAA5A467081302EA6F16977B7"/>
    <w:rsid w:val="00CC3B66"/>
  </w:style>
  <w:style w:type="paragraph" w:customStyle="1" w:styleId="C957AED1A6A0492FA3762CB1E6F9A800">
    <w:name w:val="C957AED1A6A0492FA3762CB1E6F9A800"/>
    <w:rsid w:val="00CC3B66"/>
  </w:style>
  <w:style w:type="paragraph" w:customStyle="1" w:styleId="2A3681EE89B64AC780FB17A63082535D">
    <w:name w:val="2A3681EE89B64AC780FB17A63082535D"/>
    <w:rsid w:val="00CC3B66"/>
  </w:style>
  <w:style w:type="paragraph" w:customStyle="1" w:styleId="1DCD1DCB3719437E816A22711C0207DE">
    <w:name w:val="1DCD1DCB3719437E816A22711C0207DE"/>
    <w:rsid w:val="00CC3B66"/>
  </w:style>
  <w:style w:type="paragraph" w:customStyle="1" w:styleId="9BEADD852710473A8EBC6FF6C8327186">
    <w:name w:val="9BEADD852710473A8EBC6FF6C8327186"/>
    <w:rsid w:val="00CC3B66"/>
  </w:style>
  <w:style w:type="paragraph" w:customStyle="1" w:styleId="C423A5B969984CB0B950F65BAB90436D">
    <w:name w:val="C423A5B969984CB0B950F65BAB90436D"/>
    <w:rsid w:val="00CC3B66"/>
  </w:style>
  <w:style w:type="paragraph" w:customStyle="1" w:styleId="222E19D80AA74BEC8598ACBBDA6B80CF">
    <w:name w:val="222E19D80AA74BEC8598ACBBDA6B80CF"/>
    <w:rsid w:val="00CC3B66"/>
  </w:style>
  <w:style w:type="paragraph" w:customStyle="1" w:styleId="CF5A5E0E059A43D994164FC246C833C1">
    <w:name w:val="CF5A5E0E059A43D994164FC246C833C1"/>
    <w:rsid w:val="00CC3B66"/>
  </w:style>
  <w:style w:type="paragraph" w:customStyle="1" w:styleId="24D4F79499C84D8A95C416E5E2D08B31">
    <w:name w:val="24D4F79499C84D8A95C416E5E2D08B31"/>
    <w:rsid w:val="00CC3B66"/>
  </w:style>
  <w:style w:type="paragraph" w:customStyle="1" w:styleId="EFDC9AAE584348B79E29F56134FD4B10">
    <w:name w:val="EFDC9AAE584348B79E29F56134FD4B10"/>
    <w:rsid w:val="00CC3B66"/>
  </w:style>
  <w:style w:type="paragraph" w:customStyle="1" w:styleId="C77DDE35242E4F3285B3FB2984E9DE72">
    <w:name w:val="C77DDE35242E4F3285B3FB2984E9DE72"/>
    <w:rsid w:val="00CC3B66"/>
  </w:style>
  <w:style w:type="paragraph" w:customStyle="1" w:styleId="68652480089F45D6A02697D980837020">
    <w:name w:val="68652480089F45D6A02697D980837020"/>
    <w:rsid w:val="00CC3B66"/>
  </w:style>
  <w:style w:type="paragraph" w:customStyle="1" w:styleId="C5906DA26ACD4DD881F149AE3507D032">
    <w:name w:val="C5906DA26ACD4DD881F149AE3507D032"/>
    <w:rsid w:val="00CC3B66"/>
  </w:style>
  <w:style w:type="paragraph" w:customStyle="1" w:styleId="0B85C3C396894E67AF2B644962CDBC17">
    <w:name w:val="0B85C3C396894E67AF2B644962CDBC17"/>
    <w:rsid w:val="00CC3B66"/>
  </w:style>
  <w:style w:type="paragraph" w:customStyle="1" w:styleId="BC848C78F9D6438DAD060F2A4A67BFED">
    <w:name w:val="BC848C78F9D6438DAD060F2A4A67BFED"/>
    <w:rsid w:val="00CC3B66"/>
  </w:style>
  <w:style w:type="paragraph" w:customStyle="1" w:styleId="D662138B6DD947968748F876E42F91C9">
    <w:name w:val="D662138B6DD947968748F876E42F91C9"/>
    <w:rsid w:val="00CC3B66"/>
  </w:style>
  <w:style w:type="paragraph" w:customStyle="1" w:styleId="2C87313F6DED4A048923E111DFEA329D">
    <w:name w:val="2C87313F6DED4A048923E111DFEA329D"/>
    <w:rsid w:val="00CC3B66"/>
  </w:style>
  <w:style w:type="paragraph" w:customStyle="1" w:styleId="037ECB0591E14A8793EB8409CD0DC66F">
    <w:name w:val="037ECB0591E14A8793EB8409CD0DC66F"/>
    <w:rsid w:val="00CC3B66"/>
  </w:style>
  <w:style w:type="paragraph" w:customStyle="1" w:styleId="3856ACDE778A4B3AB2FAB17E2865B73C">
    <w:name w:val="3856ACDE778A4B3AB2FAB17E2865B73C"/>
    <w:rsid w:val="00CC3B66"/>
  </w:style>
  <w:style w:type="paragraph" w:customStyle="1" w:styleId="F5AFB89068EC427ABC0B0FF2EE76FC6C">
    <w:name w:val="F5AFB89068EC427ABC0B0FF2EE76FC6C"/>
    <w:rsid w:val="00CC3B66"/>
  </w:style>
  <w:style w:type="paragraph" w:customStyle="1" w:styleId="802C6C33CEC441F685659EE10EA83F76">
    <w:name w:val="802C6C33CEC441F685659EE10EA83F76"/>
    <w:rsid w:val="00CC3B66"/>
  </w:style>
  <w:style w:type="paragraph" w:customStyle="1" w:styleId="F4283F7583CD435491A0D29009DFCA7D">
    <w:name w:val="F4283F7583CD435491A0D29009DFCA7D"/>
    <w:rsid w:val="00CC3B66"/>
  </w:style>
  <w:style w:type="paragraph" w:customStyle="1" w:styleId="0C6C4F765DD04A328DECB694CEC9CD1A">
    <w:name w:val="0C6C4F765DD04A328DECB694CEC9CD1A"/>
    <w:rsid w:val="00CC3B66"/>
  </w:style>
  <w:style w:type="paragraph" w:customStyle="1" w:styleId="9BFB18FB3C7444D3875C38F1AAE730CB">
    <w:name w:val="9BFB18FB3C7444D3875C38F1AAE730CB"/>
    <w:rsid w:val="00CC3B66"/>
  </w:style>
  <w:style w:type="paragraph" w:customStyle="1" w:styleId="9F924F5154F14AEDA208F2DE089F4F42">
    <w:name w:val="9F924F5154F14AEDA208F2DE089F4F42"/>
    <w:rsid w:val="00CC3B66"/>
  </w:style>
  <w:style w:type="paragraph" w:customStyle="1" w:styleId="313BE8E440A946AF8501E610502FD36E">
    <w:name w:val="313BE8E440A946AF8501E610502FD36E"/>
    <w:rsid w:val="00CC3B66"/>
  </w:style>
  <w:style w:type="paragraph" w:customStyle="1" w:styleId="DB9C57F8DAD34A4AA1B1DC31EBB194F8">
    <w:name w:val="DB9C57F8DAD34A4AA1B1DC31EBB194F8"/>
    <w:rsid w:val="00CC3B66"/>
  </w:style>
  <w:style w:type="paragraph" w:customStyle="1" w:styleId="C44946086D0A4BADBCF1CB32CF97477F">
    <w:name w:val="C44946086D0A4BADBCF1CB32CF97477F"/>
    <w:rsid w:val="00CC3B66"/>
  </w:style>
  <w:style w:type="paragraph" w:customStyle="1" w:styleId="27AFCB101D564D9B9780FA1439C7C220">
    <w:name w:val="27AFCB101D564D9B9780FA1439C7C220"/>
    <w:rsid w:val="00CC3B66"/>
  </w:style>
  <w:style w:type="paragraph" w:customStyle="1" w:styleId="263F0552FF4343C187F6C4F115F12C06">
    <w:name w:val="263F0552FF4343C187F6C4F115F12C06"/>
    <w:rsid w:val="00CC3B66"/>
  </w:style>
  <w:style w:type="paragraph" w:customStyle="1" w:styleId="825AD4E7CFB14155B140B26E9FEB61CC">
    <w:name w:val="825AD4E7CFB14155B140B26E9FEB61CC"/>
    <w:rsid w:val="00CC3B66"/>
  </w:style>
  <w:style w:type="paragraph" w:customStyle="1" w:styleId="95B67CFDCF1A4469A055857D3449B27E">
    <w:name w:val="95B67CFDCF1A4469A055857D3449B27E"/>
    <w:rsid w:val="00CC3B66"/>
  </w:style>
  <w:style w:type="paragraph" w:customStyle="1" w:styleId="EE1007B10EFA41FE843A7E29963C3B64">
    <w:name w:val="EE1007B10EFA41FE843A7E29963C3B64"/>
    <w:rsid w:val="00CC3B66"/>
  </w:style>
  <w:style w:type="paragraph" w:customStyle="1" w:styleId="B1B7889F89D043608ED5D96ADA3B382D">
    <w:name w:val="B1B7889F89D043608ED5D96ADA3B382D"/>
    <w:rsid w:val="00CC3B66"/>
  </w:style>
  <w:style w:type="paragraph" w:customStyle="1" w:styleId="D2D24E69DEE84030B471408F48A232BA">
    <w:name w:val="D2D24E69DEE84030B471408F48A232BA"/>
    <w:rsid w:val="00CC3B66"/>
  </w:style>
  <w:style w:type="paragraph" w:customStyle="1" w:styleId="890BE3704B954CD8A6BD1D4FD2E73798">
    <w:name w:val="890BE3704B954CD8A6BD1D4FD2E73798"/>
    <w:rsid w:val="00CC3B66"/>
  </w:style>
  <w:style w:type="paragraph" w:customStyle="1" w:styleId="6549E6620F7A405E84A677A7600610C5">
    <w:name w:val="6549E6620F7A405E84A677A7600610C5"/>
    <w:rsid w:val="00CC3B66"/>
  </w:style>
  <w:style w:type="paragraph" w:customStyle="1" w:styleId="33BD25886BB54EED9882A61CD4335FF2">
    <w:name w:val="33BD25886BB54EED9882A61CD4335FF2"/>
    <w:rsid w:val="00CC3B66"/>
  </w:style>
  <w:style w:type="paragraph" w:customStyle="1" w:styleId="26BF4BBAA1894BFCB64D1EFF7A41A4A3">
    <w:name w:val="26BF4BBAA1894BFCB64D1EFF7A41A4A3"/>
    <w:rsid w:val="00CC3B66"/>
  </w:style>
  <w:style w:type="paragraph" w:customStyle="1" w:styleId="A94F68BC897347B3A54FD939654A6784">
    <w:name w:val="A94F68BC897347B3A54FD939654A6784"/>
    <w:rsid w:val="00CC3B66"/>
  </w:style>
  <w:style w:type="paragraph" w:customStyle="1" w:styleId="E009556781FF4147AE47F560FDAB23B1">
    <w:name w:val="E009556781FF4147AE47F560FDAB23B1"/>
    <w:rsid w:val="00CC3B66"/>
  </w:style>
  <w:style w:type="paragraph" w:customStyle="1" w:styleId="2AF59BBD459D41A785CB4938859CB93D">
    <w:name w:val="2AF59BBD459D41A785CB4938859CB93D"/>
    <w:rsid w:val="00CC3B66"/>
  </w:style>
  <w:style w:type="paragraph" w:customStyle="1" w:styleId="74938B68C7EC487DA989BAEA6FDFA32D">
    <w:name w:val="74938B68C7EC487DA989BAEA6FDFA32D"/>
    <w:rsid w:val="00CC3B66"/>
  </w:style>
  <w:style w:type="paragraph" w:customStyle="1" w:styleId="9E1545276D2D485E8495A46D583C2C7E">
    <w:name w:val="9E1545276D2D485E8495A46D583C2C7E"/>
    <w:rsid w:val="00CC3B66"/>
  </w:style>
  <w:style w:type="paragraph" w:customStyle="1" w:styleId="53D926CFE4B748D1986415776A84C4D3">
    <w:name w:val="53D926CFE4B748D1986415776A84C4D3"/>
    <w:rsid w:val="00CC3B66"/>
  </w:style>
  <w:style w:type="paragraph" w:customStyle="1" w:styleId="BFCB37CB850448B1B9F299D0FFE51473">
    <w:name w:val="BFCB37CB850448B1B9F299D0FFE51473"/>
    <w:rsid w:val="00CC3B66"/>
  </w:style>
  <w:style w:type="paragraph" w:customStyle="1" w:styleId="7D7BB9BCEE9A4581A33A155C6876022E">
    <w:name w:val="7D7BB9BCEE9A4581A33A155C6876022E"/>
    <w:rsid w:val="00CC3B66"/>
  </w:style>
  <w:style w:type="paragraph" w:customStyle="1" w:styleId="382A1D3422994B73B3F2C43CA9AD582C">
    <w:name w:val="382A1D3422994B73B3F2C43CA9AD582C"/>
    <w:rsid w:val="00CC3B66"/>
  </w:style>
  <w:style w:type="paragraph" w:customStyle="1" w:styleId="1FEBD95E4CE34CFE8B32F92733D9E127">
    <w:name w:val="1FEBD95E4CE34CFE8B32F92733D9E127"/>
    <w:rsid w:val="00CC3B66"/>
  </w:style>
  <w:style w:type="paragraph" w:customStyle="1" w:styleId="730BE3F623F24CA1928400FDE72EF129">
    <w:name w:val="730BE3F623F24CA1928400FDE72EF129"/>
    <w:rsid w:val="00CC3B66"/>
  </w:style>
  <w:style w:type="paragraph" w:customStyle="1" w:styleId="B07DFC9074284C05BCD1A341258461F9">
    <w:name w:val="B07DFC9074284C05BCD1A341258461F9"/>
    <w:rsid w:val="00CC3B66"/>
  </w:style>
  <w:style w:type="paragraph" w:customStyle="1" w:styleId="3F7EA6C8CBAE491FAB63A8AC4F0B4725">
    <w:name w:val="3F7EA6C8CBAE491FAB63A8AC4F0B4725"/>
    <w:rsid w:val="00CC3B66"/>
  </w:style>
  <w:style w:type="paragraph" w:customStyle="1" w:styleId="5C2C67BD56254A98A0148AA8F40E6FE6">
    <w:name w:val="5C2C67BD56254A98A0148AA8F40E6FE6"/>
    <w:rsid w:val="00CC3B66"/>
  </w:style>
  <w:style w:type="paragraph" w:customStyle="1" w:styleId="B0CA70F51F8C4DE3AB5A78E4CD833C33">
    <w:name w:val="B0CA70F51F8C4DE3AB5A78E4CD833C33"/>
    <w:rsid w:val="00CC3B66"/>
  </w:style>
  <w:style w:type="paragraph" w:customStyle="1" w:styleId="5592BD8C18274407BC6C8B8C876CCF41">
    <w:name w:val="5592BD8C18274407BC6C8B8C876CCF41"/>
    <w:rsid w:val="00CC3B66"/>
  </w:style>
  <w:style w:type="paragraph" w:customStyle="1" w:styleId="104835337DD94EE39FF428EBCB849B3A">
    <w:name w:val="104835337DD94EE39FF428EBCB849B3A"/>
    <w:rsid w:val="00CC3B66"/>
  </w:style>
  <w:style w:type="paragraph" w:customStyle="1" w:styleId="6E766F1E9B074319A957476E5EF8449E">
    <w:name w:val="6E766F1E9B074319A957476E5EF8449E"/>
    <w:rsid w:val="00CC3B66"/>
  </w:style>
  <w:style w:type="paragraph" w:customStyle="1" w:styleId="64BEE4E03CAB48DB8B718A615B674D8C">
    <w:name w:val="64BEE4E03CAB48DB8B718A615B674D8C"/>
    <w:rsid w:val="00CC3B66"/>
  </w:style>
  <w:style w:type="paragraph" w:customStyle="1" w:styleId="93265881DD5B49228B7A5533D8D3D56C">
    <w:name w:val="93265881DD5B49228B7A5533D8D3D56C"/>
    <w:rsid w:val="00CC3B66"/>
  </w:style>
  <w:style w:type="paragraph" w:customStyle="1" w:styleId="0B17754622F2439F8002414887B74CD2">
    <w:name w:val="0B17754622F2439F8002414887B74CD2"/>
    <w:rsid w:val="00CC3B66"/>
  </w:style>
  <w:style w:type="paragraph" w:customStyle="1" w:styleId="C579A2CA06264D0E93AECD77698BA82B">
    <w:name w:val="C579A2CA06264D0E93AECD77698BA82B"/>
    <w:rsid w:val="00CC3B66"/>
  </w:style>
  <w:style w:type="paragraph" w:customStyle="1" w:styleId="19AC7BA8A750458AB26F762630F32856">
    <w:name w:val="19AC7BA8A750458AB26F762630F32856"/>
    <w:rsid w:val="00CC3B66"/>
  </w:style>
  <w:style w:type="paragraph" w:customStyle="1" w:styleId="EA5CFF69136A446988D1DC7DCFC2F9DA">
    <w:name w:val="EA5CFF69136A446988D1DC7DCFC2F9DA"/>
    <w:rsid w:val="00CC3B66"/>
  </w:style>
  <w:style w:type="paragraph" w:customStyle="1" w:styleId="247C51539F9D441E88962FC7913E1EB7">
    <w:name w:val="247C51539F9D441E88962FC7913E1EB7"/>
    <w:rsid w:val="00CC3B66"/>
  </w:style>
  <w:style w:type="paragraph" w:customStyle="1" w:styleId="EB9B9BEA0C234E2DA6D8D61804F988D7">
    <w:name w:val="EB9B9BEA0C234E2DA6D8D61804F988D7"/>
    <w:rsid w:val="00CC3B66"/>
  </w:style>
  <w:style w:type="paragraph" w:customStyle="1" w:styleId="1073D73787FA45AFBB03EC34CD32E378">
    <w:name w:val="1073D73787FA45AFBB03EC34CD32E378"/>
    <w:rsid w:val="00CC3B66"/>
  </w:style>
  <w:style w:type="paragraph" w:customStyle="1" w:styleId="E3C231DCA65F4CDAAFE5911CB18F43FC">
    <w:name w:val="E3C231DCA65F4CDAAFE5911CB18F43FC"/>
    <w:rsid w:val="00CC3B66"/>
  </w:style>
  <w:style w:type="paragraph" w:customStyle="1" w:styleId="905E2125A962415AAE7E1E73115A23DC">
    <w:name w:val="905E2125A962415AAE7E1E73115A23DC"/>
    <w:rsid w:val="00CC3B66"/>
  </w:style>
  <w:style w:type="paragraph" w:customStyle="1" w:styleId="15B27A35E7A14247B8765D55692192A1">
    <w:name w:val="15B27A35E7A14247B8765D55692192A1"/>
    <w:rsid w:val="00CC3B66"/>
  </w:style>
  <w:style w:type="paragraph" w:customStyle="1" w:styleId="94D39FB9492549E7937ED593A62774E4">
    <w:name w:val="94D39FB9492549E7937ED593A62774E4"/>
    <w:rsid w:val="00CC3B66"/>
  </w:style>
  <w:style w:type="paragraph" w:customStyle="1" w:styleId="FB0515BB95A94126A54DC6A845814A64">
    <w:name w:val="FB0515BB95A94126A54DC6A845814A64"/>
    <w:rsid w:val="00CC3B66"/>
  </w:style>
  <w:style w:type="paragraph" w:customStyle="1" w:styleId="8B2FF09CECD64E94A4F8FBCFABE264A1">
    <w:name w:val="8B2FF09CECD64E94A4F8FBCFABE264A1"/>
    <w:rsid w:val="00CC3B66"/>
  </w:style>
  <w:style w:type="paragraph" w:customStyle="1" w:styleId="90CD08A5BAA3493491F304380013A46E">
    <w:name w:val="90CD08A5BAA3493491F304380013A46E"/>
    <w:rsid w:val="00CC3B66"/>
  </w:style>
  <w:style w:type="paragraph" w:customStyle="1" w:styleId="2949CA191B5B496FA4A470AF06939871">
    <w:name w:val="2949CA191B5B496FA4A470AF06939871"/>
    <w:rsid w:val="00CC3B66"/>
  </w:style>
  <w:style w:type="paragraph" w:customStyle="1" w:styleId="318C71CC50744013A858CD244E23F1FD">
    <w:name w:val="318C71CC50744013A858CD244E23F1FD"/>
    <w:rsid w:val="00CC3B66"/>
  </w:style>
  <w:style w:type="paragraph" w:customStyle="1" w:styleId="575A95956BF84514A840AC94AB42ACAC">
    <w:name w:val="575A95956BF84514A840AC94AB42ACAC"/>
    <w:rsid w:val="00CC3B66"/>
  </w:style>
  <w:style w:type="paragraph" w:customStyle="1" w:styleId="6FA4595AD6264F67A769BEA8EB009824">
    <w:name w:val="6FA4595AD6264F67A769BEA8EB009824"/>
    <w:rsid w:val="00CC3B66"/>
  </w:style>
  <w:style w:type="paragraph" w:customStyle="1" w:styleId="260A89A0E7B0401692726A4C98655042">
    <w:name w:val="260A89A0E7B0401692726A4C98655042"/>
    <w:rsid w:val="00CC3B66"/>
  </w:style>
  <w:style w:type="paragraph" w:customStyle="1" w:styleId="22E412C4B39840168A171C92F0F306F6">
    <w:name w:val="22E412C4B39840168A171C92F0F306F6"/>
    <w:rsid w:val="00CC3B66"/>
  </w:style>
  <w:style w:type="paragraph" w:customStyle="1" w:styleId="2FAC0FDE9D7F4A4F9DA9BCDA4D4AD360">
    <w:name w:val="2FAC0FDE9D7F4A4F9DA9BCDA4D4AD360"/>
    <w:rsid w:val="00CC3B66"/>
  </w:style>
  <w:style w:type="paragraph" w:customStyle="1" w:styleId="BAE4A3844CF9401D9B5558E4B2E5C0BB">
    <w:name w:val="BAE4A3844CF9401D9B5558E4B2E5C0BB"/>
    <w:rsid w:val="00CC3B66"/>
  </w:style>
  <w:style w:type="paragraph" w:customStyle="1" w:styleId="C6369C83E0304793A08346FFB8C90F16">
    <w:name w:val="C6369C83E0304793A08346FFB8C90F16"/>
    <w:rsid w:val="00CC3B66"/>
  </w:style>
  <w:style w:type="paragraph" w:customStyle="1" w:styleId="D4F86AD370F2492EB2FF87043AA645EA">
    <w:name w:val="D4F86AD370F2492EB2FF87043AA645EA"/>
    <w:rsid w:val="00CC3B66"/>
  </w:style>
  <w:style w:type="paragraph" w:customStyle="1" w:styleId="58E5CF33857E4482A6C86691A89CF78A">
    <w:name w:val="58E5CF33857E4482A6C86691A89CF78A"/>
    <w:rsid w:val="00CC3B66"/>
  </w:style>
  <w:style w:type="paragraph" w:customStyle="1" w:styleId="9249BECED71143F6B230466DF0DDF759">
    <w:name w:val="9249BECED71143F6B230466DF0DDF759"/>
    <w:rsid w:val="00CC3B66"/>
  </w:style>
  <w:style w:type="paragraph" w:customStyle="1" w:styleId="FCBE18B981F44E7291E83A08BEE14E0E">
    <w:name w:val="FCBE18B981F44E7291E83A08BEE14E0E"/>
    <w:rsid w:val="00CC3B66"/>
  </w:style>
  <w:style w:type="paragraph" w:customStyle="1" w:styleId="8DD4BCB9E03A403FBBE408DD485FA627">
    <w:name w:val="8DD4BCB9E03A403FBBE408DD485FA627"/>
    <w:rsid w:val="00CC3B66"/>
  </w:style>
  <w:style w:type="paragraph" w:customStyle="1" w:styleId="2CCD81C75A6B4A31A6332446D481AFEA">
    <w:name w:val="2CCD81C75A6B4A31A6332446D481AFEA"/>
    <w:rsid w:val="00CC3B66"/>
  </w:style>
  <w:style w:type="paragraph" w:customStyle="1" w:styleId="D567FF5150F6419AA6B28E2713BA31E9">
    <w:name w:val="D567FF5150F6419AA6B28E2713BA31E9"/>
    <w:rsid w:val="00CC3B66"/>
  </w:style>
  <w:style w:type="paragraph" w:customStyle="1" w:styleId="39C62A53DBF34AB9A7568FAD1B0A91EF">
    <w:name w:val="39C62A53DBF34AB9A7568FAD1B0A91EF"/>
    <w:rsid w:val="00CC3B66"/>
  </w:style>
  <w:style w:type="paragraph" w:customStyle="1" w:styleId="E16ED2AB4A99441583F68C6743FC0D38">
    <w:name w:val="E16ED2AB4A99441583F68C6743FC0D38"/>
    <w:rsid w:val="00CC3B66"/>
  </w:style>
  <w:style w:type="paragraph" w:customStyle="1" w:styleId="5B0B9852894C489986880BBB98713E78">
    <w:name w:val="5B0B9852894C489986880BBB98713E78"/>
    <w:rsid w:val="00CC3B66"/>
  </w:style>
  <w:style w:type="paragraph" w:customStyle="1" w:styleId="7FFB7E7EC7994F8F81B0EB56C96A799D">
    <w:name w:val="7FFB7E7EC7994F8F81B0EB56C96A799D"/>
    <w:rsid w:val="00CC3B66"/>
  </w:style>
  <w:style w:type="paragraph" w:customStyle="1" w:styleId="BA84529783F04731BF24E37D59FCCF80">
    <w:name w:val="BA84529783F04731BF24E37D59FCCF80"/>
    <w:rsid w:val="00CC3B66"/>
  </w:style>
  <w:style w:type="paragraph" w:customStyle="1" w:styleId="F589B9870E864DC39277B58C21B5354D">
    <w:name w:val="F589B9870E864DC39277B58C21B5354D"/>
    <w:rsid w:val="00CC3B66"/>
  </w:style>
  <w:style w:type="paragraph" w:customStyle="1" w:styleId="BAE3F929BF154A19BCF7C61F900C8DB9">
    <w:name w:val="BAE3F929BF154A19BCF7C61F900C8DB9"/>
    <w:rsid w:val="00CC3B66"/>
  </w:style>
  <w:style w:type="paragraph" w:customStyle="1" w:styleId="B2628481BCF34AA6B36E0D65B4C2F014">
    <w:name w:val="B2628481BCF34AA6B36E0D65B4C2F014"/>
    <w:rsid w:val="00CC3B66"/>
  </w:style>
  <w:style w:type="paragraph" w:customStyle="1" w:styleId="C2291C67014640D2A69289DC2034C591">
    <w:name w:val="C2291C67014640D2A69289DC2034C591"/>
    <w:rsid w:val="00CC3B66"/>
  </w:style>
  <w:style w:type="paragraph" w:customStyle="1" w:styleId="C01E68C8866A4553BC0CA1E92FF6536D">
    <w:name w:val="C01E68C8866A4553BC0CA1E92FF6536D"/>
    <w:rsid w:val="00CC3B66"/>
  </w:style>
  <w:style w:type="paragraph" w:customStyle="1" w:styleId="085D9ADEA9D341799D74E15EFA22F59A">
    <w:name w:val="085D9ADEA9D341799D74E15EFA22F59A"/>
    <w:rsid w:val="00CC3B66"/>
  </w:style>
  <w:style w:type="paragraph" w:customStyle="1" w:styleId="1DA6E52AFBAA4E9781DB924C7228EAB3">
    <w:name w:val="1DA6E52AFBAA4E9781DB924C7228EAB3"/>
    <w:rsid w:val="00CC3B66"/>
  </w:style>
  <w:style w:type="paragraph" w:customStyle="1" w:styleId="4A4EC97164F8401EBED2803FEC7C9CF4">
    <w:name w:val="4A4EC97164F8401EBED2803FEC7C9CF4"/>
    <w:rsid w:val="00CC3B66"/>
  </w:style>
  <w:style w:type="paragraph" w:customStyle="1" w:styleId="4B01B35126DC4733BD657B726C04E945">
    <w:name w:val="4B01B35126DC4733BD657B726C04E945"/>
    <w:rsid w:val="00CC3B66"/>
  </w:style>
  <w:style w:type="paragraph" w:customStyle="1" w:styleId="F70F393EC0484F318F8B2053AD5FD216">
    <w:name w:val="F70F393EC0484F318F8B2053AD5FD216"/>
    <w:rsid w:val="00CC3B66"/>
  </w:style>
  <w:style w:type="paragraph" w:customStyle="1" w:styleId="FFD1B1465C914D6893C43CDD659932CB">
    <w:name w:val="FFD1B1465C914D6893C43CDD659932CB"/>
    <w:rsid w:val="00CC3B66"/>
  </w:style>
  <w:style w:type="paragraph" w:customStyle="1" w:styleId="D280C987EC334994B8C73E89683980DC">
    <w:name w:val="D280C987EC334994B8C73E89683980DC"/>
    <w:rsid w:val="00CC3B66"/>
  </w:style>
  <w:style w:type="paragraph" w:customStyle="1" w:styleId="A5A591EC59834EE984AA05B3070EBF7B">
    <w:name w:val="A5A591EC59834EE984AA05B3070EBF7B"/>
    <w:rsid w:val="00CC3B66"/>
  </w:style>
  <w:style w:type="paragraph" w:customStyle="1" w:styleId="7C11BF98039A4323A9F37586E1203A1C">
    <w:name w:val="7C11BF98039A4323A9F37586E1203A1C"/>
    <w:rsid w:val="00CC3B66"/>
  </w:style>
  <w:style w:type="paragraph" w:customStyle="1" w:styleId="06179279B1074A87839533A6FC96C67F">
    <w:name w:val="06179279B1074A87839533A6FC96C67F"/>
    <w:rsid w:val="00CC3B66"/>
  </w:style>
  <w:style w:type="paragraph" w:customStyle="1" w:styleId="6B32FA65A71A41DCA084E75F27B2160D">
    <w:name w:val="6B32FA65A71A41DCA084E75F27B2160D"/>
    <w:rsid w:val="00CC3B66"/>
  </w:style>
  <w:style w:type="paragraph" w:customStyle="1" w:styleId="9102C85BB45A48EEBBA9A859923AD4DF">
    <w:name w:val="9102C85BB45A48EEBBA9A859923AD4DF"/>
    <w:rsid w:val="00CC3B66"/>
  </w:style>
  <w:style w:type="paragraph" w:customStyle="1" w:styleId="A1EB9CE46E9748569772B83762F13BE4">
    <w:name w:val="A1EB9CE46E9748569772B83762F13BE4"/>
    <w:rsid w:val="00CC3B66"/>
  </w:style>
  <w:style w:type="paragraph" w:customStyle="1" w:styleId="9AF2AB2C41204A688DD3EF78F7FDF1E0">
    <w:name w:val="9AF2AB2C41204A688DD3EF78F7FDF1E0"/>
    <w:rsid w:val="00CC3B66"/>
  </w:style>
  <w:style w:type="paragraph" w:customStyle="1" w:styleId="AB1C53D5EE894E569ECBBF7273EBA193">
    <w:name w:val="AB1C53D5EE894E569ECBBF7273EBA193"/>
    <w:rsid w:val="00CC3B66"/>
  </w:style>
  <w:style w:type="paragraph" w:customStyle="1" w:styleId="4084FCEBE93048D7B86B223CE356F7C9">
    <w:name w:val="4084FCEBE93048D7B86B223CE356F7C9"/>
    <w:rsid w:val="00CC3B66"/>
  </w:style>
  <w:style w:type="paragraph" w:customStyle="1" w:styleId="2640F4916B634FBEA3CE1175E705D80F">
    <w:name w:val="2640F4916B634FBEA3CE1175E705D80F"/>
    <w:rsid w:val="00CC3B66"/>
  </w:style>
  <w:style w:type="paragraph" w:customStyle="1" w:styleId="C901968364BC4ADEB91DEA69FA8CB2A2">
    <w:name w:val="C901968364BC4ADEB91DEA69FA8CB2A2"/>
    <w:rsid w:val="00CC3B66"/>
  </w:style>
  <w:style w:type="paragraph" w:customStyle="1" w:styleId="2BA092DB3FD74C2E832156220742977C">
    <w:name w:val="2BA092DB3FD74C2E832156220742977C"/>
    <w:rsid w:val="00CC3B66"/>
  </w:style>
  <w:style w:type="paragraph" w:customStyle="1" w:styleId="1A3135991C9843A998460225EAF8D6BE">
    <w:name w:val="1A3135991C9843A998460225EAF8D6BE"/>
    <w:rsid w:val="00CC3B66"/>
  </w:style>
  <w:style w:type="paragraph" w:customStyle="1" w:styleId="4B41911CFD87460F9102E5D784BE408C">
    <w:name w:val="4B41911CFD87460F9102E5D784BE408C"/>
    <w:rsid w:val="00CC3B66"/>
  </w:style>
  <w:style w:type="paragraph" w:customStyle="1" w:styleId="015253A8D1D943CA8B0977AF1A2CEC7A">
    <w:name w:val="015253A8D1D943CA8B0977AF1A2CEC7A"/>
    <w:rsid w:val="00CC3B66"/>
  </w:style>
  <w:style w:type="paragraph" w:customStyle="1" w:styleId="895B0B9228E24A7FA45F79904B36A5A6">
    <w:name w:val="895B0B9228E24A7FA45F79904B36A5A6"/>
    <w:rsid w:val="00CC3B66"/>
  </w:style>
  <w:style w:type="paragraph" w:customStyle="1" w:styleId="1608F222F2BB4E978856A64FF670EEEF">
    <w:name w:val="1608F222F2BB4E978856A64FF670EEEF"/>
    <w:rsid w:val="00CC3B66"/>
  </w:style>
  <w:style w:type="paragraph" w:customStyle="1" w:styleId="33DB092515274526A3FDA9E163BC9DD8">
    <w:name w:val="33DB092515274526A3FDA9E163BC9DD8"/>
    <w:rsid w:val="00CC3B66"/>
  </w:style>
  <w:style w:type="paragraph" w:customStyle="1" w:styleId="A929D6ACFFD44004BFA462E3B0C0130C">
    <w:name w:val="A929D6ACFFD44004BFA462E3B0C0130C"/>
    <w:rsid w:val="00CC3B66"/>
  </w:style>
  <w:style w:type="paragraph" w:customStyle="1" w:styleId="D32123EB37DC4C7588E8433717F43D0E">
    <w:name w:val="D32123EB37DC4C7588E8433717F43D0E"/>
    <w:rsid w:val="00CC3B66"/>
  </w:style>
  <w:style w:type="paragraph" w:customStyle="1" w:styleId="BBF7244989AC4FA6A5F7FB848E099CD4">
    <w:name w:val="BBF7244989AC4FA6A5F7FB848E099CD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1">
    <w:name w:val="112F28B3EC3E4848BD1D652B208BC14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1">
    <w:name w:val="139DED57C633470184587D2CDA3196A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1">
    <w:name w:val="D32123EB37DC4C7588E8433717F43D0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
    <w:name w:val="FDEBBF10EB5A4998AE21F1F0F624B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1">
    <w:name w:val="05E86EF39EB14DB7BBB3EB5B220D4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1">
    <w:name w:val="E3CB5EB66E3D49A291D31A2A10F34EA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1">
    <w:name w:val="10B2E8D058B844A2B718D3ED2BD67C0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1">
    <w:name w:val="A8E7C540CF194C3281110DFA3D65BB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1">
    <w:name w:val="514C7C1BE5B149D996F5A952F70FC15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
    <w:name w:val="1E776BB5E36F4F639038CC21F3B372E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1">
    <w:name w:val="14F6E7E1F7EB41A0A80C3402CF1926C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1">
    <w:name w:val="A1682F6742A14495A6ADED8CC21272C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1">
    <w:name w:val="1DDDFF0AF90E4888B529CD6C02A7629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1">
    <w:name w:val="BBF7244989AC4FA6A5F7FB848E099CD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2">
    <w:name w:val="112F28B3EC3E4848BD1D652B208BC14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2">
    <w:name w:val="139DED57C633470184587D2CDA3196A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2">
    <w:name w:val="D32123EB37DC4C7588E8433717F43D0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1">
    <w:name w:val="FDEBBF10EB5A4998AE21F1F0F624BD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2">
    <w:name w:val="05E86EF39EB14DB7BBB3EB5B220D4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2">
    <w:name w:val="E3CB5EB66E3D49A291D31A2A10F34EA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2">
    <w:name w:val="10B2E8D058B844A2B718D3ED2BD67C0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2">
    <w:name w:val="A8E7C540CF194C3281110DFA3D65BB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2">
    <w:name w:val="514C7C1BE5B149D996F5A952F70FC15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1">
    <w:name w:val="1E776BB5E36F4F639038CC21F3B372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2">
    <w:name w:val="14F6E7E1F7EB41A0A80C3402CF1926C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2">
    <w:name w:val="A1682F6742A14495A6ADED8CC21272C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2">
    <w:name w:val="1DDDFF0AF90E4888B529CD6C02A7629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1">
    <w:name w:val="0094F2CDA5CC4D43ACA6EADF892F79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1">
    <w:name w:val="EF36195149FF4910930DC68CA415C8C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1">
    <w:name w:val="07145A868D7C47598232A524BF8644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1">
    <w:name w:val="B5E11F66A413474692C6FA0D5913F47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1">
    <w:name w:val="75CA4819FE124949AE3771F6B73AB5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1">
    <w:name w:val="65D39506D6B34017B106797692AF03F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1">
    <w:name w:val="B416B8FDD8C2410995777D189914B3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1">
    <w:name w:val="730BE3F623F24CA1928400FDE72EF1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1">
    <w:name w:val="B07DFC9074284C05BCD1A341258461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1">
    <w:name w:val="3F7EA6C8CBAE491FAB63A8AC4F0B472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1">
    <w:name w:val="5C2C67BD56254A98A0148AA8F40E6FE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1">
    <w:name w:val="B0CA70F51F8C4DE3AB5A78E4CD833C3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1">
    <w:name w:val="5592BD8C18274407BC6C8B8C876CCF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1">
    <w:name w:val="104835337DD94EE39FF428EBCB849B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1">
    <w:name w:val="6E766F1E9B074319A957476E5EF8449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1">
    <w:name w:val="64BEE4E03CAB48DB8B718A615B674D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1">
    <w:name w:val="93265881DD5B49228B7A5533D8D3D5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1">
    <w:name w:val="0B17754622F2439F8002414887B74CD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1">
    <w:name w:val="C579A2CA06264D0E93AECD77698BA82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1">
    <w:name w:val="19AC7BA8A750458AB26F762630F3285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1">
    <w:name w:val="EA5CFF69136A446988D1DC7DCFC2F9D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1">
    <w:name w:val="247C51539F9D441E88962FC7913E1E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1">
    <w:name w:val="1073D73787FA45AFBB03EC34CD32E37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1">
    <w:name w:val="E3C231DCA65F4CDAAFE5911CB18F43F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1">
    <w:name w:val="905E2125A962415AAE7E1E73115A23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1">
    <w:name w:val="15B27A35E7A14247B8765D55692192A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1">
    <w:name w:val="94D39FB9492549E7937ED593A62774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1">
    <w:name w:val="F589B9870E864DC39277B58C21B535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1">
    <w:name w:val="BAE3F929BF154A19BCF7C61F900C8D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1">
    <w:name w:val="B2628481BCF34AA6B36E0D65B4C2F01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1">
    <w:name w:val="C2291C67014640D2A69289DC2034C5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1">
    <w:name w:val="C01E68C8866A4553BC0CA1E92FF65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1">
    <w:name w:val="085D9ADEA9D341799D74E15EFA22F5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1">
    <w:name w:val="1DA6E52AFBAA4E9781DB924C7228EAB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1">
    <w:name w:val="4A4EC97164F8401EBED2803FEC7C9CF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1">
    <w:name w:val="4B01B35126DC4733BD657B726C04E94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1">
    <w:name w:val="F70F393EC0484F318F8B2053AD5FD21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1">
    <w:name w:val="FFD1B1465C914D6893C43CDD659932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1">
    <w:name w:val="D280C987EC334994B8C73E89683980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1">
    <w:name w:val="A5A591EC59834EE984AA05B3070EBF7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1">
    <w:name w:val="7C11BF98039A4323A9F37586E1203A1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1">
    <w:name w:val="06179279B1074A87839533A6FC96C6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1">
    <w:name w:val="6B32FA65A71A41DCA084E75F27B216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1">
    <w:name w:val="9102C85BB45A48EEBBA9A859923AD4D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1">
    <w:name w:val="A1EB9CE46E9748569772B83762F13B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1">
    <w:name w:val="9AF2AB2C41204A688DD3EF78F7FDF1E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1">
    <w:name w:val="AB1C53D5EE894E569ECBBF7273EBA19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1">
    <w:name w:val="4084FCEBE93048D7B86B223CE356F7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1">
    <w:name w:val="2640F4916B634FBEA3CE1175E705D80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1">
    <w:name w:val="C901968364BC4ADEB91DEA69FA8CB2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1">
    <w:name w:val="2BA092DB3FD74C2E832156220742977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1">
    <w:name w:val="1A3135991C9843A998460225EAF8D6B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1">
    <w:name w:val="4B41911CFD87460F9102E5D784BE40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1">
    <w:name w:val="015253A8D1D943CA8B0977AF1A2CEC7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1">
    <w:name w:val="895B0B9228E24A7FA45F79904B36A5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1">
    <w:name w:val="1608F222F2BB4E978856A64FF670EE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1">
    <w:name w:val="33DB092515274526A3FDA9E163BC9DD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1">
    <w:name w:val="AFF61BB0123647F2BD40773B5A73C44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1">
    <w:name w:val="B4239C10B96343238EB5F4862758499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1">
    <w:name w:val="BECF9855826A4BA3A537F9D9F48C61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1">
    <w:name w:val="A1004772D4D04AA391CC46136EFFCD1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1">
    <w:name w:val="5AD39EC448D24D15BD107D7036B937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1">
    <w:name w:val="137FE856C85648EA96BA7C284F5E81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1">
    <w:name w:val="63E9F05FD30C44DDAF46E8AD47CB80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1">
    <w:name w:val="54431CB867C24611A3005D6E35346BD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1">
    <w:name w:val="57532280F1E444328D1492D2A363A88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1">
    <w:name w:val="2BF733045F384C3EB5005652CD2E78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1">
    <w:name w:val="9C90A6902B2346AEB846AEBE67916D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1">
    <w:name w:val="992051F5021C4DED9B96F10E9DCB25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1">
    <w:name w:val="A336DE389DAE4B3DA4836B372B79CF0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1">
    <w:name w:val="BD058A5D42F140AEAC6B5D55E25197E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1">
    <w:name w:val="411FB1FF90D844A3B8023E7265C2DF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1">
    <w:name w:val="B2890A7EF38848A5B9915895FA9009B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1">
    <w:name w:val="7AB212F1E73B4779BCE99506D4DD716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1">
    <w:name w:val="78967055CD8C4C18B07B4BBCC3FFD5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1">
    <w:name w:val="A56AF18AAECF4717B95358FF1392AF5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1">
    <w:name w:val="85836020FEDD4AC78D73276A919E69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1">
    <w:name w:val="099E3487F5DB4A80B317760172C0A12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1">
    <w:name w:val="ED3C87AB7CBB434199F09C3C5725143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1">
    <w:name w:val="94E2631A5F4249D79F54CDD737E79F0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1">
    <w:name w:val="447BD9E0DE744056AE2487BC7CEE534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1">
    <w:name w:val="C1C85FA97EB749A09126B60A9A7829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1">
    <w:name w:val="4120B1D31FC44E09ACCCD4E54902716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1">
    <w:name w:val="C9441D1F51E643A6A82391AD1926C5E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1">
    <w:name w:val="B189ED97775541FDB274A4942D6AC0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1">
    <w:name w:val="ECE010ED295940EBA6890F0CA8CBCF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1">
    <w:name w:val="A739AEB98FE946189845A749B08CEA6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1">
    <w:name w:val="781A3CB3A485479A8194BF988ABAFA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1">
    <w:name w:val="CC852EF2015D4986B3C189C4D27144C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1">
    <w:name w:val="3A4521CDAA5A467081302EA6F16977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1">
    <w:name w:val="C957AED1A6A0492FA3762CB1E6F9A80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1">
    <w:name w:val="A33DF938637C480E968BA34FFE8489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1">
    <w:name w:val="1CBA0FD33A094627A1537E2EBA60E0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1">
    <w:name w:val="2A3681EE89B64AC780FB17A6308253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1">
    <w:name w:val="1DCD1DCB3719437E816A22711C0207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1">
    <w:name w:val="9BEADD852710473A8EBC6FF6C832718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1">
    <w:name w:val="CCFBDFC403074652AF3E4EB24F70B12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1">
    <w:name w:val="7BCCA404FC06494E93837B4EB7514C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1">
    <w:name w:val="824439A40A574276901BDAEC142652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1">
    <w:name w:val="F7F5FD9932D54859B0948ACFFDA2668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1">
    <w:name w:val="3089D6EB9F494B91890BC5D0D977ED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1">
    <w:name w:val="A62FE2BF388C450A85A0221BFFB617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1">
    <w:name w:val="781497153B8A42B998AD9D4EFD003A0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1">
    <w:name w:val="8B9844F0ACDE48F7B7E553C01E4370A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1">
    <w:name w:val="FBB153DF57AA49E0BD80043DE1E2D0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1">
    <w:name w:val="D3793EDF7B824526AB40C83FE0B5C72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1">
    <w:name w:val="364CC842B3BA447E9735FF19F24D7C2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1">
    <w:name w:val="03089D4EE98B4B2690FAC47C3466FB4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1">
    <w:name w:val="0000A239283B4D949C3BC02A44EA095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1">
    <w:name w:val="DC1E08921AEA4CC7BED6A8EA88F3434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1">
    <w:name w:val="E3726A3D11CC42F2AA7CD318C8272BE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1">
    <w:name w:val="4D8C559AE8D749B7BCE8A24240F6B3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1">
    <w:name w:val="E6668CC63509409BB9B6F131BFCB78D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1">
    <w:name w:val="AAF7DB454C7341F6AC264AB0D13301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1">
    <w:name w:val="809D98227316401CA701EAA32AB627B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1">
    <w:name w:val="31B8E4825C1245E6A3C679CF44B1BC6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1">
    <w:name w:val="CB280BAEE3E547B8BADD2F96CBF391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1">
    <w:name w:val="1956D96769E3475AB9BD6209C413E2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1">
    <w:name w:val="C3969FC49C644CA198F701046519E7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1">
    <w:name w:val="A1FB7B30E15945D7AB7863F0BEFA6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1">
    <w:name w:val="F9348B3F44D14751AD6F7B390FD161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1">
    <w:name w:val="3457EA9DC691409E87E723AA77E7C1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1">
    <w:name w:val="C423A5B969984CB0B950F65BAB904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1">
    <w:name w:val="222E19D80AA74BEC8598ACBBDA6B80C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1">
    <w:name w:val="CF5A5E0E059A43D994164FC246C833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1">
    <w:name w:val="24D4F79499C84D8A95C416E5E2D08B3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1">
    <w:name w:val="EFDC9AAE584348B79E29F56134FD4B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1">
    <w:name w:val="C77DDE35242E4F3285B3FB2984E9DE7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1">
    <w:name w:val="68652480089F45D6A02697D9808370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1">
    <w:name w:val="C5906DA26ACD4DD881F149AE3507D0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1">
    <w:name w:val="0B85C3C396894E67AF2B644962CDBC1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1">
    <w:name w:val="C4B31A5448A74F1896C460E7A7A211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1">
    <w:name w:val="BC848C78F9D6438DAD060F2A4A67BF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1">
    <w:name w:val="D662138B6DD947968748F876E42F91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1">
    <w:name w:val="2C87313F6DED4A048923E111DFEA329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1">
    <w:name w:val="037ECB0591E14A8793EB8409CD0DC66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1">
    <w:name w:val="3856ACDE778A4B3AB2FAB17E2865B73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1">
    <w:name w:val="F5AFB89068EC427ABC0B0FF2EE76FC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1">
    <w:name w:val="802C6C33CEC441F685659EE10EA83F7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1">
    <w:name w:val="F4283F7583CD435491A0D29009DFCA7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1">
    <w:name w:val="0C6C4F765DD04A328DECB694CEC9CD1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1">
    <w:name w:val="9BFB18FB3C7444D3875C38F1AAE730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1">
    <w:name w:val="9F924F5154F14AEDA208F2DE089F4F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1">
    <w:name w:val="313BE8E440A946AF8501E610502FD36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1">
    <w:name w:val="27AFCB101D564D9B9780FA1439C7C2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1">
    <w:name w:val="DB9C57F8DAD34A4AA1B1DC31EBB194F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1">
    <w:name w:val="C44946086D0A4BADBCF1CB32CF9747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1">
    <w:name w:val="263F0552FF4343C187F6C4F115F12C0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1">
    <w:name w:val="8A07E79C7DEE4E5698BEE60F5A9E47F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
    <w:name w:val="7888BEB614064D7297B92A3A42EE79B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1">
    <w:name w:val="4E6069A4C1DC4830AAB5875987F185A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
    <w:name w:val="46EBCD980A8643FE832CEA6DD2B2BD3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
    <w:name w:val="B81E05DE2EFC4DFC95E740EB3BCD8F5E"/>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1">
    <w:name w:val="825AD4E7CFB14155B140B26E9FEB61C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1">
    <w:name w:val="63D032EB056545D8A60CE3E9AAF0FE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
    <w:name w:val="1F7519EDD56F4ED6BE9FA5AACE244C4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2">
    <w:name w:val="BBF7244989AC4FA6A5F7FB848E099C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3">
    <w:name w:val="112F28B3EC3E4848BD1D652B208BC14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3">
    <w:name w:val="139DED57C633470184587D2CDA3196A5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3">
    <w:name w:val="D32123EB37DC4C7588E8433717F43D0E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2">
    <w:name w:val="FDEBBF10EB5A4998AE21F1F0F624BD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3">
    <w:name w:val="05E86EF39EB14DB7BBB3EB5B220D4141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3">
    <w:name w:val="E3CB5EB66E3D49A291D31A2A10F34EA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3">
    <w:name w:val="10B2E8D058B844A2B718D3ED2BD67C0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3">
    <w:name w:val="A8E7C540CF194C3281110DFA3D65BB2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3">
    <w:name w:val="514C7C1BE5B149D996F5A952F70FC15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2">
    <w:name w:val="1E776BB5E36F4F639038CC21F3B372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3">
    <w:name w:val="BBF7244989AC4FA6A5F7FB848E099CD4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4">
    <w:name w:val="112F28B3EC3E4848BD1D652B208BC14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4">
    <w:name w:val="139DED57C633470184587D2CDA3196A5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4">
    <w:name w:val="D32123EB37DC4C7588E8433717F43D0E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3">
    <w:name w:val="FDEBBF10EB5A4998AE21F1F0F624BD4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4">
    <w:name w:val="05E86EF39EB14DB7BBB3EB5B220D4141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4">
    <w:name w:val="E3CB5EB66E3D49A291D31A2A10F34EA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4">
    <w:name w:val="10B2E8D058B844A2B718D3ED2BD67C0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4">
    <w:name w:val="A8E7C540CF194C3281110DFA3D65BB2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4">
    <w:name w:val="514C7C1BE5B149D996F5A952F70FC152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3">
    <w:name w:val="1E776BB5E36F4F639038CC21F3B372ED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3">
    <w:name w:val="14F6E7E1F7EB41A0A80C3402CF1926CA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3">
    <w:name w:val="A1682F6742A14495A6ADED8CC21272C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3">
    <w:name w:val="1DDDFF0AF90E4888B529CD6C02A76297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2">
    <w:name w:val="0094F2CDA5CC4D43ACA6EADF892F79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2">
    <w:name w:val="EF36195149FF4910930DC68CA415C8C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2">
    <w:name w:val="07145A868D7C47598232A524BF8644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2">
    <w:name w:val="B5E11F66A413474692C6FA0D5913F47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2">
    <w:name w:val="75CA4819FE124949AE3771F6B73AB5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2">
    <w:name w:val="65D39506D6B34017B106797692AF03F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2">
    <w:name w:val="B416B8FDD8C2410995777D189914B3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2">
    <w:name w:val="730BE3F623F24CA1928400FDE72EF1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2">
    <w:name w:val="B07DFC9074284C05BCD1A341258461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2">
    <w:name w:val="3F7EA6C8CBAE491FAB63A8AC4F0B472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2">
    <w:name w:val="5C2C67BD56254A98A0148AA8F40E6FE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2">
    <w:name w:val="B0CA70F51F8C4DE3AB5A78E4CD833C3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2">
    <w:name w:val="5592BD8C18274407BC6C8B8C876CCF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2">
    <w:name w:val="104835337DD94EE39FF428EBCB849B3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2">
    <w:name w:val="6E766F1E9B074319A957476E5EF8449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2">
    <w:name w:val="64BEE4E03CAB48DB8B718A615B674D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2">
    <w:name w:val="93265881DD5B49228B7A5533D8D3D5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2">
    <w:name w:val="0B17754622F2439F8002414887B74CD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2">
    <w:name w:val="C579A2CA06264D0E93AECD77698BA82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2">
    <w:name w:val="19AC7BA8A750458AB26F762630F3285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2">
    <w:name w:val="EA5CFF69136A446988D1DC7DCFC2F9D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2">
    <w:name w:val="247C51539F9D441E88962FC7913E1E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2">
    <w:name w:val="1073D73787FA45AFBB03EC34CD32E37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2">
    <w:name w:val="E3C231DCA65F4CDAAFE5911CB18F43F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2">
    <w:name w:val="905E2125A962415AAE7E1E73115A23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2">
    <w:name w:val="15B27A35E7A14247B8765D55692192A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2">
    <w:name w:val="94D39FB9492549E7937ED593A62774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2">
    <w:name w:val="F589B9870E864DC39277B58C21B535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2">
    <w:name w:val="BAE3F929BF154A19BCF7C61F900C8D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2">
    <w:name w:val="B2628481BCF34AA6B36E0D65B4C2F01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2">
    <w:name w:val="C2291C67014640D2A69289DC2034C5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2">
    <w:name w:val="C01E68C8866A4553BC0CA1E92FF65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2">
    <w:name w:val="085D9ADEA9D341799D74E15EFA22F5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2">
    <w:name w:val="1DA6E52AFBAA4E9781DB924C7228EAB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2">
    <w:name w:val="4A4EC97164F8401EBED2803FEC7C9CF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2">
    <w:name w:val="4B01B35126DC4733BD657B726C04E94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2">
    <w:name w:val="F70F393EC0484F318F8B2053AD5FD21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2">
    <w:name w:val="FFD1B1465C914D6893C43CDD659932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2">
    <w:name w:val="D280C987EC334994B8C73E89683980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2">
    <w:name w:val="A5A591EC59834EE984AA05B3070EBF7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2">
    <w:name w:val="7C11BF98039A4323A9F37586E1203A1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2">
    <w:name w:val="06179279B1074A87839533A6FC96C6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2">
    <w:name w:val="6B32FA65A71A41DCA084E75F27B216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2">
    <w:name w:val="9102C85BB45A48EEBBA9A859923AD4D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2">
    <w:name w:val="A1EB9CE46E9748569772B83762F13B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2">
    <w:name w:val="9AF2AB2C41204A688DD3EF78F7FDF1E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2">
    <w:name w:val="AB1C53D5EE894E569ECBBF7273EBA19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2">
    <w:name w:val="4084FCEBE93048D7B86B223CE356F7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2">
    <w:name w:val="2640F4916B634FBEA3CE1175E705D80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2">
    <w:name w:val="C901968364BC4ADEB91DEA69FA8CB2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2">
    <w:name w:val="2BA092DB3FD74C2E832156220742977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2">
    <w:name w:val="1A3135991C9843A998460225EAF8D6B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2">
    <w:name w:val="4B41911CFD87460F9102E5D784BE40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2">
    <w:name w:val="015253A8D1D943CA8B0977AF1A2CEC7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2">
    <w:name w:val="895B0B9228E24A7FA45F79904B36A5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2">
    <w:name w:val="1608F222F2BB4E978856A64FF670EE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2">
    <w:name w:val="33DB092515274526A3FDA9E163BC9DD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2">
    <w:name w:val="AFF61BB0123647F2BD40773B5A73C44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2">
    <w:name w:val="B4239C10B96343238EB5F4862758499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2">
    <w:name w:val="BECF9855826A4BA3A537F9D9F48C61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2">
    <w:name w:val="A1004772D4D04AA391CC46136EFFCD1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2">
    <w:name w:val="5AD39EC448D24D15BD107D7036B937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2">
    <w:name w:val="137FE856C85648EA96BA7C284F5E81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2">
    <w:name w:val="63E9F05FD30C44DDAF46E8AD47CB80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2">
    <w:name w:val="54431CB867C24611A3005D6E35346BD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2">
    <w:name w:val="57532280F1E444328D1492D2A363A88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2">
    <w:name w:val="2BF733045F384C3EB5005652CD2E78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2">
    <w:name w:val="9C90A6902B2346AEB846AEBE67916D5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2">
    <w:name w:val="992051F5021C4DED9B96F10E9DCB25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2">
    <w:name w:val="A336DE389DAE4B3DA4836B372B79CF0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2">
    <w:name w:val="BD058A5D42F140AEAC6B5D55E25197E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2">
    <w:name w:val="411FB1FF90D844A3B8023E7265C2DF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2">
    <w:name w:val="B2890A7EF38848A5B9915895FA9009B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2">
    <w:name w:val="7AB212F1E73B4779BCE99506D4DD716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2">
    <w:name w:val="78967055CD8C4C18B07B4BBCC3FFD5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2">
    <w:name w:val="A56AF18AAECF4717B95358FF1392AF5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2">
    <w:name w:val="85836020FEDD4AC78D73276A919E69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2">
    <w:name w:val="099E3487F5DB4A80B317760172C0A12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2">
    <w:name w:val="ED3C87AB7CBB434199F09C3C5725143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2">
    <w:name w:val="94E2631A5F4249D79F54CDD737E79F0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2">
    <w:name w:val="447BD9E0DE744056AE2487BC7CEE534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2">
    <w:name w:val="C1C85FA97EB749A09126B60A9A7829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2">
    <w:name w:val="4120B1D31FC44E09ACCCD4E54902716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2">
    <w:name w:val="C9441D1F51E643A6A82391AD1926C5E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2">
    <w:name w:val="B189ED97775541FDB274A4942D6AC0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2">
    <w:name w:val="ECE010ED295940EBA6890F0CA8CBCF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2">
    <w:name w:val="A739AEB98FE946189845A749B08CEA6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2">
    <w:name w:val="781A3CB3A485479A8194BF988ABAFA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2">
    <w:name w:val="CC852EF2015D4986B3C189C4D27144C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2">
    <w:name w:val="3A4521CDAA5A467081302EA6F16977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2">
    <w:name w:val="C957AED1A6A0492FA3762CB1E6F9A80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2">
    <w:name w:val="A33DF938637C480E968BA34FFE8489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2">
    <w:name w:val="1CBA0FD33A094627A1537E2EBA60E0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2">
    <w:name w:val="2A3681EE89B64AC780FB17A6308253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2">
    <w:name w:val="1DCD1DCB3719437E816A22711C0207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2">
    <w:name w:val="9BEADD852710473A8EBC6FF6C832718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2">
    <w:name w:val="CCFBDFC403074652AF3E4EB24F70B12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2">
    <w:name w:val="7BCCA404FC06494E93837B4EB7514C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2">
    <w:name w:val="824439A40A574276901BDAEC142652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2">
    <w:name w:val="F7F5FD9932D54859B0948ACFFDA2668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2">
    <w:name w:val="3089D6EB9F494B91890BC5D0D977ED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2">
    <w:name w:val="A62FE2BF388C450A85A0221BFFB617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2">
    <w:name w:val="781497153B8A42B998AD9D4EFD003A0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2">
    <w:name w:val="8B9844F0ACDE48F7B7E553C01E4370A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2">
    <w:name w:val="FBB153DF57AA49E0BD80043DE1E2D0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2">
    <w:name w:val="D3793EDF7B824526AB40C83FE0B5C72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2">
    <w:name w:val="364CC842B3BA447E9735FF19F24D7C2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2">
    <w:name w:val="03089D4EE98B4B2690FAC47C3466FB4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2">
    <w:name w:val="0000A239283B4D949C3BC02A44EA095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2">
    <w:name w:val="DC1E08921AEA4CC7BED6A8EA88F3434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2">
    <w:name w:val="E3726A3D11CC42F2AA7CD318C8272BE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2">
    <w:name w:val="4D8C559AE8D749B7BCE8A24240F6B3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2">
    <w:name w:val="E6668CC63509409BB9B6F131BFCB78D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2">
    <w:name w:val="AAF7DB454C7341F6AC264AB0D13301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2">
    <w:name w:val="809D98227316401CA701EAA32AB627B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2">
    <w:name w:val="31B8E4825C1245E6A3C679CF44B1BC6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2">
    <w:name w:val="CB280BAEE3E547B8BADD2F96CBF391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2">
    <w:name w:val="1956D96769E3475AB9BD6209C413E2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2">
    <w:name w:val="C3969FC49C644CA198F701046519E7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2">
    <w:name w:val="A1FB7B30E15945D7AB7863F0BEFA6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2">
    <w:name w:val="F9348B3F44D14751AD6F7B390FD161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2">
    <w:name w:val="3457EA9DC691409E87E723AA77E7C1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2">
    <w:name w:val="C423A5B969984CB0B950F65BAB904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2">
    <w:name w:val="222E19D80AA74BEC8598ACBBDA6B80C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2">
    <w:name w:val="CF5A5E0E059A43D994164FC246C833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2">
    <w:name w:val="24D4F79499C84D8A95C416E5E2D08B3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2">
    <w:name w:val="EFDC9AAE584348B79E29F56134FD4B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2">
    <w:name w:val="C77DDE35242E4F3285B3FB2984E9DE7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2">
    <w:name w:val="68652480089F45D6A02697D9808370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2">
    <w:name w:val="C5906DA26ACD4DD881F149AE3507D0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2">
    <w:name w:val="0B85C3C396894E67AF2B644962CDBC1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2">
    <w:name w:val="C4B31A5448A74F1896C460E7A7A211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2">
    <w:name w:val="BC848C78F9D6438DAD060F2A4A67BF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2">
    <w:name w:val="D662138B6DD947968748F876E42F91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2">
    <w:name w:val="2C87313F6DED4A048923E111DFEA329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2">
    <w:name w:val="037ECB0591E14A8793EB8409CD0DC66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2">
    <w:name w:val="3856ACDE778A4B3AB2FAB17E2865B73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2">
    <w:name w:val="F5AFB89068EC427ABC0B0FF2EE76FC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2">
    <w:name w:val="802C6C33CEC441F685659EE10EA83F7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2">
    <w:name w:val="F4283F7583CD435491A0D29009DFCA7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2">
    <w:name w:val="0C6C4F765DD04A328DECB694CEC9CD1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2">
    <w:name w:val="9BFB18FB3C7444D3875C38F1AAE730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2">
    <w:name w:val="9F924F5154F14AEDA208F2DE089F4F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2">
    <w:name w:val="313BE8E440A946AF8501E610502FD36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2">
    <w:name w:val="27AFCB101D564D9B9780FA1439C7C2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2">
    <w:name w:val="DB9C57F8DAD34A4AA1B1DC31EBB194F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2">
    <w:name w:val="C44946086D0A4BADBCF1CB32CF9747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2">
    <w:name w:val="263F0552FF4343C187F6C4F115F12C0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2">
    <w:name w:val="8A07E79C7DEE4E5698BEE60F5A9E47F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1">
    <w:name w:val="7888BEB614064D7297B92A3A42EE79B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2">
    <w:name w:val="4E6069A4C1DC4830AAB5875987F185A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1">
    <w:name w:val="46EBCD980A8643FE832CEA6DD2B2BD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1">
    <w:name w:val="B81E05DE2EFC4DFC95E740EB3BCD8F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2">
    <w:name w:val="825AD4E7CFB14155B140B26E9FEB61C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2">
    <w:name w:val="63D032EB056545D8A60CE3E9AAF0FE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1">
    <w:name w:val="1F7519EDD56F4ED6BE9FA5AACE244C4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4">
    <w:name w:val="BBF7244989AC4FA6A5F7FB848E099CD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5">
    <w:name w:val="112F28B3EC3E4848BD1D652B208BC14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5">
    <w:name w:val="139DED57C633470184587D2CDA3196A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5">
    <w:name w:val="D32123EB37DC4C7588E8433717F43D0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4">
    <w:name w:val="FDEBBF10EB5A4998AE21F1F0F624BD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5">
    <w:name w:val="05E86EF39EB14DB7BBB3EB5B220D4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5">
    <w:name w:val="E3CB5EB66E3D49A291D31A2A10F34EA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5">
    <w:name w:val="10B2E8D058B844A2B718D3ED2BD67C0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5">
    <w:name w:val="A8E7C540CF194C3281110DFA3D65BB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5">
    <w:name w:val="514C7C1BE5B149D996F5A952F70FC15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4">
    <w:name w:val="1E776BB5E36F4F639038CC21F3B372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4">
    <w:name w:val="14F6E7E1F7EB41A0A80C3402CF1926C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4">
    <w:name w:val="A1682F6742A14495A6ADED8CC21272C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4">
    <w:name w:val="1DDDFF0AF90E4888B529CD6C02A7629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3">
    <w:name w:val="0094F2CDA5CC4D43ACA6EADF892F792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3">
    <w:name w:val="EF36195149FF4910930DC68CA415C8C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3">
    <w:name w:val="07145A868D7C47598232A524BF8644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3">
    <w:name w:val="B5E11F66A413474692C6FA0D5913F47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3">
    <w:name w:val="75CA4819FE124949AE3771F6B73AB5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3">
    <w:name w:val="65D39506D6B34017B106797692AF03F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3">
    <w:name w:val="B416B8FDD8C2410995777D189914B3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3">
    <w:name w:val="730BE3F623F24CA1928400FDE72EF1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3">
    <w:name w:val="B07DFC9074284C05BCD1A341258461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3">
    <w:name w:val="3F7EA6C8CBAE491FAB63A8AC4F0B472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3">
    <w:name w:val="5C2C67BD56254A98A0148AA8F40E6FE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3">
    <w:name w:val="B0CA70F51F8C4DE3AB5A78E4CD833C3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3">
    <w:name w:val="5592BD8C18274407BC6C8B8C876CCF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3">
    <w:name w:val="104835337DD94EE39FF428EBCB849B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3">
    <w:name w:val="6E766F1E9B074319A957476E5EF8449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3">
    <w:name w:val="64BEE4E03CAB48DB8B718A615B674D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3">
    <w:name w:val="93265881DD5B49228B7A5533D8D3D5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3">
    <w:name w:val="0B17754622F2439F8002414887B74CD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3">
    <w:name w:val="C579A2CA06264D0E93AECD77698BA82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3">
    <w:name w:val="19AC7BA8A750458AB26F762630F3285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3">
    <w:name w:val="EA5CFF69136A446988D1DC7DCFC2F9D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3">
    <w:name w:val="247C51539F9D441E88962FC7913E1E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3">
    <w:name w:val="1073D73787FA45AFBB03EC34CD32E37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3">
    <w:name w:val="E3C231DCA65F4CDAAFE5911CB18F43F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3">
    <w:name w:val="905E2125A962415AAE7E1E73115A23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3">
    <w:name w:val="15B27A35E7A14247B8765D55692192A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3">
    <w:name w:val="94D39FB9492549E7937ED593A62774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3">
    <w:name w:val="F589B9870E864DC39277B58C21B535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3">
    <w:name w:val="BAE3F929BF154A19BCF7C61F900C8D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3">
    <w:name w:val="B2628481BCF34AA6B36E0D65B4C2F01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3">
    <w:name w:val="C2291C67014640D2A69289DC2034C5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3">
    <w:name w:val="C01E68C8866A4553BC0CA1E92FF65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3">
    <w:name w:val="085D9ADEA9D341799D74E15EFA22F5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3">
    <w:name w:val="1DA6E52AFBAA4E9781DB924C7228EAB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3">
    <w:name w:val="4A4EC97164F8401EBED2803FEC7C9CF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3">
    <w:name w:val="4B01B35126DC4733BD657B726C04E94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3">
    <w:name w:val="F70F393EC0484F318F8B2053AD5FD21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3">
    <w:name w:val="FFD1B1465C914D6893C43CDD659932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3">
    <w:name w:val="D280C987EC334994B8C73E89683980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3">
    <w:name w:val="A5A591EC59834EE984AA05B3070EBF7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3">
    <w:name w:val="7C11BF98039A4323A9F37586E1203A1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3">
    <w:name w:val="06179279B1074A87839533A6FC96C6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3">
    <w:name w:val="6B32FA65A71A41DCA084E75F27B216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3">
    <w:name w:val="9102C85BB45A48EEBBA9A859923AD4D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3">
    <w:name w:val="A1EB9CE46E9748569772B83762F13B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3">
    <w:name w:val="9AF2AB2C41204A688DD3EF78F7FDF1E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3">
    <w:name w:val="AB1C53D5EE894E569ECBBF7273EBA19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3">
    <w:name w:val="4084FCEBE93048D7B86B223CE356F7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3">
    <w:name w:val="2640F4916B634FBEA3CE1175E705D80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3">
    <w:name w:val="C901968364BC4ADEB91DEA69FA8CB2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3">
    <w:name w:val="2BA092DB3FD74C2E832156220742977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3">
    <w:name w:val="1A3135991C9843A998460225EAF8D6B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3">
    <w:name w:val="4B41911CFD87460F9102E5D784BE40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3">
    <w:name w:val="015253A8D1D943CA8B0977AF1A2CEC7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3">
    <w:name w:val="895B0B9228E24A7FA45F79904B36A5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3">
    <w:name w:val="1608F222F2BB4E978856A64FF670EE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3">
    <w:name w:val="33DB092515274526A3FDA9E163BC9DD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3">
    <w:name w:val="AFF61BB0123647F2BD40773B5A73C44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3">
    <w:name w:val="B4239C10B96343238EB5F4862758499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3">
    <w:name w:val="BECF9855826A4BA3A537F9D9F48C61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3">
    <w:name w:val="A1004772D4D04AA391CC46136EFFCD1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3">
    <w:name w:val="5AD39EC448D24D15BD107D7036B937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3">
    <w:name w:val="137FE856C85648EA96BA7C284F5E81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3">
    <w:name w:val="63E9F05FD30C44DDAF46E8AD47CB80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3">
    <w:name w:val="54431CB867C24611A3005D6E35346BD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3">
    <w:name w:val="57532280F1E444328D1492D2A363A88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3">
    <w:name w:val="2BF733045F384C3EB5005652CD2E78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3">
    <w:name w:val="9C90A6902B2346AEB846AEBE67916D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3">
    <w:name w:val="992051F5021C4DED9B96F10E9DCB25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3">
    <w:name w:val="A336DE389DAE4B3DA4836B372B79CF0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3">
    <w:name w:val="BD058A5D42F140AEAC6B5D55E25197E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3">
    <w:name w:val="411FB1FF90D844A3B8023E7265C2DF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3">
    <w:name w:val="B2890A7EF38848A5B9915895FA9009B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3">
    <w:name w:val="7AB212F1E73B4779BCE99506D4DD716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3">
    <w:name w:val="78967055CD8C4C18B07B4BBCC3FFD5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3">
    <w:name w:val="A56AF18AAECF4717B95358FF1392AF5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3">
    <w:name w:val="85836020FEDD4AC78D73276A919E69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3">
    <w:name w:val="099E3487F5DB4A80B317760172C0A12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3">
    <w:name w:val="ED3C87AB7CBB434199F09C3C5725143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3">
    <w:name w:val="94E2631A5F4249D79F54CDD737E79F0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3">
    <w:name w:val="447BD9E0DE744056AE2487BC7CEE534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3">
    <w:name w:val="C1C85FA97EB749A09126B60A9A7829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3">
    <w:name w:val="4120B1D31FC44E09ACCCD4E54902716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3">
    <w:name w:val="C9441D1F51E643A6A82391AD1926C5E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3">
    <w:name w:val="B189ED97775541FDB274A4942D6AC0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3">
    <w:name w:val="ECE010ED295940EBA6890F0CA8CBCF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3">
    <w:name w:val="A739AEB98FE946189845A749B08CEA6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3">
    <w:name w:val="781A3CB3A485479A8194BF988ABAFA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3">
    <w:name w:val="CC852EF2015D4986B3C189C4D27144C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3">
    <w:name w:val="3A4521CDAA5A467081302EA6F16977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3">
    <w:name w:val="C957AED1A6A0492FA3762CB1E6F9A80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3">
    <w:name w:val="A33DF938637C480E968BA34FFE8489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3">
    <w:name w:val="1CBA0FD33A094627A1537E2EBA60E0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3">
    <w:name w:val="2A3681EE89B64AC780FB17A6308253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3">
    <w:name w:val="1DCD1DCB3719437E816A22711C0207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3">
    <w:name w:val="9BEADD852710473A8EBC6FF6C832718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3">
    <w:name w:val="CCFBDFC403074652AF3E4EB24F70B12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3">
    <w:name w:val="7BCCA404FC06494E93837B4EB7514C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3">
    <w:name w:val="824439A40A574276901BDAEC142652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3">
    <w:name w:val="F7F5FD9932D54859B0948ACFFDA2668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3">
    <w:name w:val="3089D6EB9F494B91890BC5D0D977ED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3">
    <w:name w:val="A62FE2BF388C450A85A0221BFFB617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3">
    <w:name w:val="781497153B8A42B998AD9D4EFD003A0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3">
    <w:name w:val="8B9844F0ACDE48F7B7E553C01E4370A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3">
    <w:name w:val="FBB153DF57AA49E0BD80043DE1E2D0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3">
    <w:name w:val="D3793EDF7B824526AB40C83FE0B5C72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3">
    <w:name w:val="364CC842B3BA447E9735FF19F24D7C2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3">
    <w:name w:val="03089D4EE98B4B2690FAC47C3466FB4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3">
    <w:name w:val="0000A239283B4D949C3BC02A44EA095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3">
    <w:name w:val="DC1E08921AEA4CC7BED6A8EA88F3434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3">
    <w:name w:val="E3726A3D11CC42F2AA7CD318C8272BE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3">
    <w:name w:val="4D8C559AE8D749B7BCE8A24240F6B3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3">
    <w:name w:val="E6668CC63509409BB9B6F131BFCB78D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3">
    <w:name w:val="AAF7DB454C7341F6AC264AB0D13301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3">
    <w:name w:val="809D98227316401CA701EAA32AB627B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3">
    <w:name w:val="31B8E4825C1245E6A3C679CF44B1BC6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3">
    <w:name w:val="CB280BAEE3E547B8BADD2F96CBF391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3">
    <w:name w:val="1956D96769E3475AB9BD6209C413E2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3">
    <w:name w:val="C3969FC49C644CA198F701046519E7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3">
    <w:name w:val="A1FB7B30E15945D7AB7863F0BEFA61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3">
    <w:name w:val="F9348B3F44D14751AD6F7B390FD161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3">
    <w:name w:val="3457EA9DC691409E87E723AA77E7C1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3">
    <w:name w:val="C423A5B969984CB0B950F65BAB904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3">
    <w:name w:val="222E19D80AA74BEC8598ACBBDA6B80C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3">
    <w:name w:val="CF5A5E0E059A43D994164FC246C833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3">
    <w:name w:val="24D4F79499C84D8A95C416E5E2D08B3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3">
    <w:name w:val="EFDC9AAE584348B79E29F56134FD4B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3">
    <w:name w:val="C77DDE35242E4F3285B3FB2984E9DE7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3">
    <w:name w:val="68652480089F45D6A02697D9808370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3">
    <w:name w:val="C5906DA26ACD4DD881F149AE3507D0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3">
    <w:name w:val="0B85C3C396894E67AF2B644962CDBC1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3">
    <w:name w:val="C4B31A5448A74F1896C460E7A7A211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3">
    <w:name w:val="BC848C78F9D6438DAD060F2A4A67BFE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3">
    <w:name w:val="D662138B6DD947968748F876E42F91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3">
    <w:name w:val="2C87313F6DED4A048923E111DFEA329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3">
    <w:name w:val="037ECB0591E14A8793EB8409CD0DC66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3">
    <w:name w:val="3856ACDE778A4B3AB2FAB17E2865B73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3">
    <w:name w:val="F5AFB89068EC427ABC0B0FF2EE76FC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3">
    <w:name w:val="802C6C33CEC441F685659EE10EA83F7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3">
    <w:name w:val="F4283F7583CD435491A0D29009DFCA7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3">
    <w:name w:val="0C6C4F765DD04A328DECB694CEC9CD1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3">
    <w:name w:val="9BFB18FB3C7444D3875C38F1AAE730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3">
    <w:name w:val="9F924F5154F14AEDA208F2DE089F4F4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3">
    <w:name w:val="313BE8E440A946AF8501E610502FD36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3">
    <w:name w:val="27AFCB101D564D9B9780FA1439C7C2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3">
    <w:name w:val="DB9C57F8DAD34A4AA1B1DC31EBB194F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3">
    <w:name w:val="C44946086D0A4BADBCF1CB32CF9747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3">
    <w:name w:val="263F0552FF4343C187F6C4F115F12C0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3">
    <w:name w:val="8A07E79C7DEE4E5698BEE60F5A9E47F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2">
    <w:name w:val="7888BEB614064D7297B92A3A42EE79BD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3">
    <w:name w:val="4E6069A4C1DC4830AAB5875987F185A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2">
    <w:name w:val="46EBCD980A8643FE832CEA6DD2B2BD3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2">
    <w:name w:val="B81E05DE2EFC4DFC95E740EB3BCD8F5E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3">
    <w:name w:val="825AD4E7CFB14155B140B26E9FEB61C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3">
    <w:name w:val="63D032EB056545D8A60CE3E9AAF0FE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2">
    <w:name w:val="1F7519EDD56F4ED6BE9FA5AACE244C4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5">
    <w:name w:val="BBF7244989AC4FA6A5F7FB848E099CD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6">
    <w:name w:val="112F28B3EC3E4848BD1D652B208BC14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6">
    <w:name w:val="139DED57C633470184587D2CDA3196A5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6">
    <w:name w:val="D32123EB37DC4C7588E8433717F43D0E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5">
    <w:name w:val="FDEBBF10EB5A4998AE21F1F0F624BD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6">
    <w:name w:val="05E86EF39EB14DB7BBB3EB5B220D4141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6">
    <w:name w:val="E3CB5EB66E3D49A291D31A2A10F34EA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6">
    <w:name w:val="10B2E8D058B844A2B718D3ED2BD67C0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6">
    <w:name w:val="A8E7C540CF194C3281110DFA3D65BB2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6">
    <w:name w:val="514C7C1BE5B149D996F5A952F70FC15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5">
    <w:name w:val="1E776BB5E36F4F639038CC21F3B372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5">
    <w:name w:val="14F6E7E1F7EB41A0A80C3402CF1926C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5">
    <w:name w:val="A1682F6742A14495A6ADED8CC21272C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5">
    <w:name w:val="1DDDFF0AF90E4888B529CD6C02A7629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4">
    <w:name w:val="0094F2CDA5CC4D43ACA6EADF892F792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4">
    <w:name w:val="EF36195149FF4910930DC68CA415C8C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4">
    <w:name w:val="07145A868D7C47598232A524BF8644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4">
    <w:name w:val="B5E11F66A413474692C6FA0D5913F47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4">
    <w:name w:val="75CA4819FE124949AE3771F6B73AB5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4">
    <w:name w:val="65D39506D6B34017B106797692AF03F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4">
    <w:name w:val="B416B8FDD8C2410995777D189914B3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4">
    <w:name w:val="730BE3F623F24CA1928400FDE72EF1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4">
    <w:name w:val="B07DFC9074284C05BCD1A341258461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4">
    <w:name w:val="3F7EA6C8CBAE491FAB63A8AC4F0B472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4">
    <w:name w:val="5C2C67BD56254A98A0148AA8F40E6FE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4">
    <w:name w:val="B0CA70F51F8C4DE3AB5A78E4CD833C3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4">
    <w:name w:val="5592BD8C18274407BC6C8B8C876CCF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4">
    <w:name w:val="104835337DD94EE39FF428EBCB849B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4">
    <w:name w:val="6E766F1E9B074319A957476E5EF8449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4">
    <w:name w:val="64BEE4E03CAB48DB8B718A615B674D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4">
    <w:name w:val="93265881DD5B49228B7A5533D8D3D5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4">
    <w:name w:val="0B17754622F2439F8002414887B74CD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4">
    <w:name w:val="C579A2CA06264D0E93AECD77698BA82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4">
    <w:name w:val="19AC7BA8A750458AB26F762630F3285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4">
    <w:name w:val="EA5CFF69136A446988D1DC7DCFC2F9D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4">
    <w:name w:val="247C51539F9D441E88962FC7913E1E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4">
    <w:name w:val="1073D73787FA45AFBB03EC34CD32E37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4">
    <w:name w:val="E3C231DCA65F4CDAAFE5911CB18F43F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4">
    <w:name w:val="905E2125A962415AAE7E1E73115A23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4">
    <w:name w:val="15B27A35E7A14247B8765D55692192A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4">
    <w:name w:val="94D39FB9492549E7937ED593A62774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4">
    <w:name w:val="F589B9870E864DC39277B58C21B535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4">
    <w:name w:val="BAE3F929BF154A19BCF7C61F900C8D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4">
    <w:name w:val="B2628481BCF34AA6B36E0D65B4C2F01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4">
    <w:name w:val="C2291C67014640D2A69289DC2034C5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4">
    <w:name w:val="C01E68C8866A4553BC0CA1E92FF65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4">
    <w:name w:val="085D9ADEA9D341799D74E15EFA22F5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4">
    <w:name w:val="1DA6E52AFBAA4E9781DB924C7228EAB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4">
    <w:name w:val="4A4EC97164F8401EBED2803FEC7C9CF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4">
    <w:name w:val="4B01B35126DC4733BD657B726C04E94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4">
    <w:name w:val="F70F393EC0484F318F8B2053AD5FD21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4">
    <w:name w:val="FFD1B1465C914D6893C43CDD659932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4">
    <w:name w:val="D280C987EC334994B8C73E89683980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4">
    <w:name w:val="A5A591EC59834EE984AA05B3070EBF7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4">
    <w:name w:val="7C11BF98039A4323A9F37586E1203A1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4">
    <w:name w:val="06179279B1074A87839533A6FC96C6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4">
    <w:name w:val="6B32FA65A71A41DCA084E75F27B216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4">
    <w:name w:val="9102C85BB45A48EEBBA9A859923AD4D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4">
    <w:name w:val="A1EB9CE46E9748569772B83762F13B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4">
    <w:name w:val="9AF2AB2C41204A688DD3EF78F7FDF1E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4">
    <w:name w:val="AB1C53D5EE894E569ECBBF7273EBA19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4">
    <w:name w:val="4084FCEBE93048D7B86B223CE356F7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4">
    <w:name w:val="2640F4916B634FBEA3CE1175E705D80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4">
    <w:name w:val="C901968364BC4ADEB91DEA69FA8CB2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4">
    <w:name w:val="2BA092DB3FD74C2E832156220742977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4">
    <w:name w:val="1A3135991C9843A998460225EAF8D6B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4">
    <w:name w:val="4B41911CFD87460F9102E5D784BE40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4">
    <w:name w:val="015253A8D1D943CA8B0977AF1A2CEC7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4">
    <w:name w:val="895B0B9228E24A7FA45F79904B36A5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4">
    <w:name w:val="1608F222F2BB4E978856A64FF670EE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4">
    <w:name w:val="33DB092515274526A3FDA9E163BC9DD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4">
    <w:name w:val="AFF61BB0123647F2BD40773B5A73C44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4">
    <w:name w:val="B4239C10B96343238EB5F4862758499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4">
    <w:name w:val="BECF9855826A4BA3A537F9D9F48C61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4">
    <w:name w:val="A1004772D4D04AA391CC46136EFFCD1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4">
    <w:name w:val="5AD39EC448D24D15BD107D7036B937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4">
    <w:name w:val="137FE856C85648EA96BA7C284F5E81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4">
    <w:name w:val="63E9F05FD30C44DDAF46E8AD47CB80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4">
    <w:name w:val="54431CB867C24611A3005D6E35346BD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4">
    <w:name w:val="57532280F1E444328D1492D2A363A88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4">
    <w:name w:val="2BF733045F384C3EB5005652CD2E78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4">
    <w:name w:val="9C90A6902B2346AEB846AEBE67916D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4">
    <w:name w:val="992051F5021C4DED9B96F10E9DCB25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4">
    <w:name w:val="A336DE389DAE4B3DA4836B372B79CF0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4">
    <w:name w:val="BD058A5D42F140AEAC6B5D55E25197E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4">
    <w:name w:val="411FB1FF90D844A3B8023E7265C2DF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4">
    <w:name w:val="B2890A7EF38848A5B9915895FA9009B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4">
    <w:name w:val="7AB212F1E73B4779BCE99506D4DD716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4">
    <w:name w:val="78967055CD8C4C18B07B4BBCC3FFD5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4">
    <w:name w:val="A56AF18AAECF4717B95358FF1392AF5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4">
    <w:name w:val="85836020FEDD4AC78D73276A919E69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4">
    <w:name w:val="099E3487F5DB4A80B317760172C0A12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4">
    <w:name w:val="ED3C87AB7CBB434199F09C3C5725143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4">
    <w:name w:val="94E2631A5F4249D79F54CDD737E79F0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4">
    <w:name w:val="447BD9E0DE744056AE2487BC7CEE534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4">
    <w:name w:val="C1C85FA97EB749A09126B60A9A7829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4">
    <w:name w:val="4120B1D31FC44E09ACCCD4E54902716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4">
    <w:name w:val="C9441D1F51E643A6A82391AD1926C5E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4">
    <w:name w:val="B189ED97775541FDB274A4942D6AC0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4">
    <w:name w:val="ECE010ED295940EBA6890F0CA8CBCF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4">
    <w:name w:val="A739AEB98FE946189845A749B08CEA6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4">
    <w:name w:val="781A3CB3A485479A8194BF988ABAFA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4">
    <w:name w:val="CC852EF2015D4986B3C189C4D27144C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4">
    <w:name w:val="3A4521CDAA5A467081302EA6F16977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4">
    <w:name w:val="C957AED1A6A0492FA3762CB1E6F9A80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4">
    <w:name w:val="A33DF938637C480E968BA34FFE8489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4">
    <w:name w:val="1CBA0FD33A094627A1537E2EBA60E0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4">
    <w:name w:val="2A3681EE89B64AC780FB17A6308253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4">
    <w:name w:val="1DCD1DCB3719437E816A22711C0207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4">
    <w:name w:val="9BEADD852710473A8EBC6FF6C832718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4">
    <w:name w:val="CCFBDFC403074652AF3E4EB24F70B12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4">
    <w:name w:val="7BCCA404FC06494E93837B4EB7514C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4">
    <w:name w:val="824439A40A574276901BDAEC142652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4">
    <w:name w:val="F7F5FD9932D54859B0948ACFFDA2668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4">
    <w:name w:val="3089D6EB9F494B91890BC5D0D977ED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4">
    <w:name w:val="A62FE2BF388C450A85A0221BFFB617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4">
    <w:name w:val="781497153B8A42B998AD9D4EFD003A0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4">
    <w:name w:val="8B9844F0ACDE48F7B7E553C01E4370A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4">
    <w:name w:val="FBB153DF57AA49E0BD80043DE1E2D0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4">
    <w:name w:val="D3793EDF7B824526AB40C83FE0B5C72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4">
    <w:name w:val="364CC842B3BA447E9735FF19F24D7C2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4">
    <w:name w:val="03089D4EE98B4B2690FAC47C3466FB4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4">
    <w:name w:val="0000A239283B4D949C3BC02A44EA095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4">
    <w:name w:val="DC1E08921AEA4CC7BED6A8EA88F3434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4">
    <w:name w:val="E3726A3D11CC42F2AA7CD318C8272BE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4">
    <w:name w:val="4D8C559AE8D749B7BCE8A24240F6B3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4">
    <w:name w:val="E6668CC63509409BB9B6F131BFCB78D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4">
    <w:name w:val="AAF7DB454C7341F6AC264AB0D13301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4">
    <w:name w:val="809D98227316401CA701EAA32AB627B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4">
    <w:name w:val="31B8E4825C1245E6A3C679CF44B1BC6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4">
    <w:name w:val="CB280BAEE3E547B8BADD2F96CBF391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4">
    <w:name w:val="1956D96769E3475AB9BD6209C413E2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4">
    <w:name w:val="C3969FC49C644CA198F701046519E7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4">
    <w:name w:val="A1FB7B30E15945D7AB7863F0BEFA61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4">
    <w:name w:val="F9348B3F44D14751AD6F7B390FD161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4">
    <w:name w:val="3457EA9DC691409E87E723AA77E7C1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4">
    <w:name w:val="C423A5B969984CB0B950F65BAB904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4">
    <w:name w:val="222E19D80AA74BEC8598ACBBDA6B80C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4">
    <w:name w:val="CF5A5E0E059A43D994164FC246C833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4">
    <w:name w:val="24D4F79499C84D8A95C416E5E2D08B3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4">
    <w:name w:val="EFDC9AAE584348B79E29F56134FD4B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4">
    <w:name w:val="C77DDE35242E4F3285B3FB2984E9DE7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4">
    <w:name w:val="68652480089F45D6A02697D9808370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4">
    <w:name w:val="C5906DA26ACD4DD881F149AE3507D0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4">
    <w:name w:val="0B85C3C396894E67AF2B644962CDBC1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4">
    <w:name w:val="C4B31A5448A74F1896C460E7A7A211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4">
    <w:name w:val="BC848C78F9D6438DAD060F2A4A67BF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4">
    <w:name w:val="D662138B6DD947968748F876E42F91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4">
    <w:name w:val="2C87313F6DED4A048923E111DFEA329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4">
    <w:name w:val="037ECB0591E14A8793EB8409CD0DC66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4">
    <w:name w:val="3856ACDE778A4B3AB2FAB17E2865B73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4">
    <w:name w:val="F5AFB89068EC427ABC0B0FF2EE76FC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4">
    <w:name w:val="802C6C33CEC441F685659EE10EA83F7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4">
    <w:name w:val="F4283F7583CD435491A0D29009DFCA7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4">
    <w:name w:val="0C6C4F765DD04A328DECB694CEC9CD1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4">
    <w:name w:val="9BFB18FB3C7444D3875C38F1AAE730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4">
    <w:name w:val="9F924F5154F14AEDA208F2DE089F4F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4">
    <w:name w:val="313BE8E440A946AF8501E610502FD36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4">
    <w:name w:val="27AFCB101D564D9B9780FA1439C7C2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4">
    <w:name w:val="DB9C57F8DAD34A4AA1B1DC31EBB194F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4">
    <w:name w:val="C44946086D0A4BADBCF1CB32CF9747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4">
    <w:name w:val="263F0552FF4343C187F6C4F115F12C0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4">
    <w:name w:val="8A07E79C7DEE4E5698BEE60F5A9E47F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3">
    <w:name w:val="7888BEB614064D7297B92A3A42EE79B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4">
    <w:name w:val="4E6069A4C1DC4830AAB5875987F185A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3">
    <w:name w:val="46EBCD980A8643FE832CEA6DD2B2BD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3">
    <w:name w:val="B81E05DE2EFC4DFC95E740EB3BCD8F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4">
    <w:name w:val="825AD4E7CFB14155B140B26E9FEB61C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4">
    <w:name w:val="63D032EB056545D8A60CE3E9AAF0FE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3">
    <w:name w:val="1F7519EDD56F4ED6BE9FA5AACE244C4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
    <w:name w:val="6B7E5D3722694B0AB1F615EC63317974"/>
    <w:rsid w:val="00836DF3"/>
  </w:style>
  <w:style w:type="paragraph" w:customStyle="1" w:styleId="BBF7244989AC4FA6A5F7FB848E099CD46">
    <w:name w:val="BBF7244989AC4FA6A5F7FB848E099CD4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7">
    <w:name w:val="112F28B3EC3E4848BD1D652B208BC14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7">
    <w:name w:val="139DED57C633470184587D2CDA3196A5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7">
    <w:name w:val="D32123EB37DC4C7588E8433717F43D0E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6">
    <w:name w:val="FDEBBF10EB5A4998AE21F1F0F624BD4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7">
    <w:name w:val="05E86EF39EB14DB7BBB3EB5B220D4141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7">
    <w:name w:val="E3CB5EB66E3D49A291D31A2A10F34EA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7">
    <w:name w:val="10B2E8D058B844A2B718D3ED2BD67C0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7">
    <w:name w:val="A8E7C540CF194C3281110DFA3D65BB2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7">
    <w:name w:val="514C7C1BE5B149D996F5A952F70FC152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6">
    <w:name w:val="1E776BB5E36F4F639038CC21F3B372ED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6">
    <w:name w:val="14F6E7E1F7EB41A0A80C3402CF1926CA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6">
    <w:name w:val="A1682F6742A14495A6ADED8CC21272C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6">
    <w:name w:val="1DDDFF0AF90E4888B529CD6C02A76297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5">
    <w:name w:val="0094F2CDA5CC4D43ACA6EADF892F79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5">
    <w:name w:val="EF36195149FF4910930DC68CA415C8C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5">
    <w:name w:val="07145A868D7C47598232A524BF8644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5">
    <w:name w:val="B5E11F66A413474692C6FA0D5913F47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5">
    <w:name w:val="75CA4819FE124949AE3771F6B73AB5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5">
    <w:name w:val="65D39506D6B34017B106797692AF03F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5">
    <w:name w:val="B416B8FDD8C2410995777D189914B3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5">
    <w:name w:val="730BE3F623F24CA1928400FDE72EF1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5">
    <w:name w:val="B07DFC9074284C05BCD1A341258461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5">
    <w:name w:val="3F7EA6C8CBAE491FAB63A8AC4F0B472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5">
    <w:name w:val="5C2C67BD56254A98A0148AA8F40E6FE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5">
    <w:name w:val="B0CA70F51F8C4DE3AB5A78E4CD833C3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5">
    <w:name w:val="5592BD8C18274407BC6C8B8C876CCF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5">
    <w:name w:val="104835337DD94EE39FF428EBCB849B3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5">
    <w:name w:val="6E766F1E9B074319A957476E5EF8449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5">
    <w:name w:val="64BEE4E03CAB48DB8B718A615B674D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5">
    <w:name w:val="93265881DD5B49228B7A5533D8D3D5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5">
    <w:name w:val="0B17754622F2439F8002414887B74CD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5">
    <w:name w:val="C579A2CA06264D0E93AECD77698BA82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5">
    <w:name w:val="19AC7BA8A750458AB26F762630F3285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5">
    <w:name w:val="EA5CFF69136A446988D1DC7DCFC2F9D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5">
    <w:name w:val="247C51539F9D441E88962FC7913E1E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5">
    <w:name w:val="1073D73787FA45AFBB03EC34CD32E37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5">
    <w:name w:val="E3C231DCA65F4CDAAFE5911CB18F43F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5">
    <w:name w:val="905E2125A962415AAE7E1E73115A23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5">
    <w:name w:val="15B27A35E7A14247B8765D55692192A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5">
    <w:name w:val="94D39FB9492549E7937ED593A62774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5">
    <w:name w:val="F589B9870E864DC39277B58C21B535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5">
    <w:name w:val="BAE3F929BF154A19BCF7C61F900C8D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5">
    <w:name w:val="B2628481BCF34AA6B36E0D65B4C2F01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5">
    <w:name w:val="C2291C67014640D2A69289DC2034C5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5">
    <w:name w:val="C01E68C8866A4553BC0CA1E92FF65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5">
    <w:name w:val="085D9ADEA9D341799D74E15EFA22F5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5">
    <w:name w:val="1DA6E52AFBAA4E9781DB924C7228EAB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5">
    <w:name w:val="4A4EC97164F8401EBED2803FEC7C9CF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5">
    <w:name w:val="4B01B35126DC4733BD657B726C04E94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5">
    <w:name w:val="F70F393EC0484F318F8B2053AD5FD21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5">
    <w:name w:val="FFD1B1465C914D6893C43CDD659932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5">
    <w:name w:val="D280C987EC334994B8C73E89683980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5">
    <w:name w:val="A5A591EC59834EE984AA05B3070EBF7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5">
    <w:name w:val="7C11BF98039A4323A9F37586E1203A1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5">
    <w:name w:val="06179279B1074A87839533A6FC96C6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5">
    <w:name w:val="6B32FA65A71A41DCA084E75F27B216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5">
    <w:name w:val="9102C85BB45A48EEBBA9A859923AD4D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5">
    <w:name w:val="A1EB9CE46E9748569772B83762F13B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5">
    <w:name w:val="9AF2AB2C41204A688DD3EF78F7FDF1E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5">
    <w:name w:val="AB1C53D5EE894E569ECBBF7273EBA19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5">
    <w:name w:val="4084FCEBE93048D7B86B223CE356F7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5">
    <w:name w:val="2640F4916B634FBEA3CE1175E705D80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5">
    <w:name w:val="C901968364BC4ADEB91DEA69FA8CB2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5">
    <w:name w:val="2BA092DB3FD74C2E832156220742977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5">
    <w:name w:val="1A3135991C9843A998460225EAF8D6B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5">
    <w:name w:val="4B41911CFD87460F9102E5D784BE40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5">
    <w:name w:val="015253A8D1D943CA8B0977AF1A2CEC7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5">
    <w:name w:val="895B0B9228E24A7FA45F79904B36A5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5">
    <w:name w:val="1608F222F2BB4E978856A64FF670EE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5">
    <w:name w:val="33DB092515274526A3FDA9E163BC9DD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5">
    <w:name w:val="AFF61BB0123647F2BD40773B5A73C44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5">
    <w:name w:val="B4239C10B96343238EB5F4862758499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5">
    <w:name w:val="BECF9855826A4BA3A537F9D9F48C61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5">
    <w:name w:val="A1004772D4D04AA391CC46136EFFCD1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5">
    <w:name w:val="5AD39EC448D24D15BD107D7036B937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5">
    <w:name w:val="137FE856C85648EA96BA7C284F5E81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5">
    <w:name w:val="63E9F05FD30C44DDAF46E8AD47CB80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5">
    <w:name w:val="54431CB867C24611A3005D6E35346BD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5">
    <w:name w:val="57532280F1E444328D1492D2A363A88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5">
    <w:name w:val="2BF733045F384C3EB5005652CD2E78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5">
    <w:name w:val="9C90A6902B2346AEB846AEBE67916D5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5">
    <w:name w:val="992051F5021C4DED9B96F10E9DCB25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5">
    <w:name w:val="A336DE389DAE4B3DA4836B372B79CF0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5">
    <w:name w:val="BD058A5D42F140AEAC6B5D55E25197E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5">
    <w:name w:val="411FB1FF90D844A3B8023E7265C2DF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5">
    <w:name w:val="B2890A7EF38848A5B9915895FA9009B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5">
    <w:name w:val="7AB212F1E73B4779BCE99506D4DD716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5">
    <w:name w:val="78967055CD8C4C18B07B4BBCC3FFD5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5">
    <w:name w:val="A56AF18AAECF4717B95358FF1392AF5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5">
    <w:name w:val="85836020FEDD4AC78D73276A919E69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5">
    <w:name w:val="099E3487F5DB4A80B317760172C0A12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5">
    <w:name w:val="ED3C87AB7CBB434199F09C3C5725143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5">
    <w:name w:val="94E2631A5F4249D79F54CDD737E79F0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5">
    <w:name w:val="447BD9E0DE744056AE2487BC7CEE534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5">
    <w:name w:val="C1C85FA97EB749A09126B60A9A7829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5">
    <w:name w:val="4120B1D31FC44E09ACCCD4E54902716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5">
    <w:name w:val="C9441D1F51E643A6A82391AD1926C5E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5">
    <w:name w:val="B189ED97775541FDB274A4942D6AC0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5">
    <w:name w:val="ECE010ED295940EBA6890F0CA8CBCF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5">
    <w:name w:val="A739AEB98FE946189845A749B08CEA6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5">
    <w:name w:val="781A3CB3A485479A8194BF988ABAFA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5">
    <w:name w:val="CC852EF2015D4986B3C189C4D27144C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5">
    <w:name w:val="3A4521CDAA5A467081302EA6F16977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5">
    <w:name w:val="C957AED1A6A0492FA3762CB1E6F9A80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5">
    <w:name w:val="A33DF938637C480E968BA34FFE8489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5">
    <w:name w:val="1CBA0FD33A094627A1537E2EBA60E0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5">
    <w:name w:val="2A3681EE89B64AC780FB17A6308253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5">
    <w:name w:val="1DCD1DCB3719437E816A22711C0207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5">
    <w:name w:val="9BEADD852710473A8EBC6FF6C832718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5">
    <w:name w:val="CCFBDFC403074652AF3E4EB24F70B12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5">
    <w:name w:val="7BCCA404FC06494E93837B4EB7514C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5">
    <w:name w:val="824439A40A574276901BDAEC142652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5">
    <w:name w:val="F7F5FD9932D54859B0948ACFFDA2668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5">
    <w:name w:val="3089D6EB9F494B91890BC5D0D977ED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5">
    <w:name w:val="A62FE2BF388C450A85A0221BFFB617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5">
    <w:name w:val="781497153B8A42B998AD9D4EFD003A0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5">
    <w:name w:val="8B9844F0ACDE48F7B7E553C01E4370A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5">
    <w:name w:val="FBB153DF57AA49E0BD80043DE1E2D0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5">
    <w:name w:val="D3793EDF7B824526AB40C83FE0B5C72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5">
    <w:name w:val="364CC842B3BA447E9735FF19F24D7C2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5">
    <w:name w:val="03089D4EE98B4B2690FAC47C3466FB4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5">
    <w:name w:val="0000A239283B4D949C3BC02A44EA095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5">
    <w:name w:val="DC1E08921AEA4CC7BED6A8EA88F3434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5">
    <w:name w:val="E3726A3D11CC42F2AA7CD318C8272BE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5">
    <w:name w:val="4D8C559AE8D749B7BCE8A24240F6B3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5">
    <w:name w:val="E6668CC63509409BB9B6F131BFCB78D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5">
    <w:name w:val="AAF7DB454C7341F6AC264AB0D13301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5">
    <w:name w:val="809D98227316401CA701EAA32AB627B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5">
    <w:name w:val="31B8E4825C1245E6A3C679CF44B1BC6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5">
    <w:name w:val="CB280BAEE3E547B8BADD2F96CBF391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5">
    <w:name w:val="1956D96769E3475AB9BD6209C413E2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5">
    <w:name w:val="C3969FC49C644CA198F701046519E7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5">
    <w:name w:val="A1FB7B30E15945D7AB7863F0BEFA6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5">
    <w:name w:val="F9348B3F44D14751AD6F7B390FD161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5">
    <w:name w:val="3457EA9DC691409E87E723AA77E7C1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5">
    <w:name w:val="C423A5B969984CB0B950F65BAB904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5">
    <w:name w:val="222E19D80AA74BEC8598ACBBDA6B80C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5">
    <w:name w:val="CF5A5E0E059A43D994164FC246C833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5">
    <w:name w:val="24D4F79499C84D8A95C416E5E2D08B3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5">
    <w:name w:val="EFDC9AAE584348B79E29F56134FD4B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5">
    <w:name w:val="C77DDE35242E4F3285B3FB2984E9DE7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5">
    <w:name w:val="68652480089F45D6A02697D9808370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5">
    <w:name w:val="C5906DA26ACD4DD881F149AE3507D0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5">
    <w:name w:val="0B85C3C396894E67AF2B644962CDBC1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5">
    <w:name w:val="C4B31A5448A74F1896C460E7A7A211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5">
    <w:name w:val="BC848C78F9D6438DAD060F2A4A67BF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5">
    <w:name w:val="D662138B6DD947968748F876E42F91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5">
    <w:name w:val="2C87313F6DED4A048923E111DFEA329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5">
    <w:name w:val="037ECB0591E14A8793EB8409CD0DC66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5">
    <w:name w:val="3856ACDE778A4B3AB2FAB17E2865B73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5">
    <w:name w:val="F5AFB89068EC427ABC0B0FF2EE76FC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5">
    <w:name w:val="802C6C33CEC441F685659EE10EA83F7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5">
    <w:name w:val="F4283F7583CD435491A0D29009DFCA7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5">
    <w:name w:val="0C6C4F765DD04A328DECB694CEC9CD1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5">
    <w:name w:val="9BFB18FB3C7444D3875C38F1AAE730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5">
    <w:name w:val="9F924F5154F14AEDA208F2DE089F4F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5">
    <w:name w:val="313BE8E440A946AF8501E610502FD36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5">
    <w:name w:val="27AFCB101D564D9B9780FA1439C7C2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5">
    <w:name w:val="DB9C57F8DAD34A4AA1B1DC31EBB194F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5">
    <w:name w:val="C44946086D0A4BADBCF1CB32CF9747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1">
    <w:name w:val="6B7E5D3722694B0AB1F615EC633179741"/>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5">
    <w:name w:val="8A07E79C7DEE4E5698BEE60F5A9E47F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4">
    <w:name w:val="7888BEB614064D7297B92A3A42EE79B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5">
    <w:name w:val="4E6069A4C1DC4830AAB5875987F185A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4">
    <w:name w:val="46EBCD980A8643FE832CEA6DD2B2BD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4">
    <w:name w:val="B81E05DE2EFC4DFC95E740EB3BCD8F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5">
    <w:name w:val="825AD4E7CFB14155B140B26E9FEB61C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5">
    <w:name w:val="63D032EB056545D8A60CE3E9AAF0FE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4">
    <w:name w:val="1F7519EDD56F4ED6BE9FA5AACE244C4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A8A82A6A2D40E1AACEAF4C89858517">
    <w:name w:val="FDA8A82A6A2D40E1AACEAF4C89858517"/>
    <w:rsid w:val="00836DF3"/>
  </w:style>
  <w:style w:type="paragraph" w:customStyle="1" w:styleId="6D25EC73786146DFB2FAFD59DBB2FC8C">
    <w:name w:val="6D25EC73786146DFB2FAFD59DBB2FC8C"/>
    <w:rsid w:val="00836DF3"/>
  </w:style>
  <w:style w:type="paragraph" w:customStyle="1" w:styleId="B55B3F542EFD4F88ADE935ECA423FCFC">
    <w:name w:val="B55B3F542EFD4F88ADE935ECA423FCFC"/>
    <w:rsid w:val="00836DF3"/>
  </w:style>
  <w:style w:type="paragraph" w:customStyle="1" w:styleId="B10A8EA1E44548D9B00158AE180CA10A">
    <w:name w:val="B10A8EA1E44548D9B00158AE180CA10A"/>
    <w:rsid w:val="00836DF3"/>
  </w:style>
  <w:style w:type="paragraph" w:customStyle="1" w:styleId="F2A5C13C174E4B9D94C8EBA087FFB6D4">
    <w:name w:val="F2A5C13C174E4B9D94C8EBA087FFB6D4"/>
    <w:rsid w:val="00550CF6"/>
  </w:style>
  <w:style w:type="paragraph" w:customStyle="1" w:styleId="54E4588CCC164F94800F733EA03B614E">
    <w:name w:val="54E4588CCC164F94800F733EA03B614E"/>
    <w:rsid w:val="00550CF6"/>
  </w:style>
  <w:style w:type="paragraph" w:customStyle="1" w:styleId="838BB8AB9BB34F17B5A16F24847DFCE2">
    <w:name w:val="838BB8AB9BB34F17B5A16F24847DFCE2"/>
    <w:rsid w:val="00550CF6"/>
  </w:style>
  <w:style w:type="paragraph" w:customStyle="1" w:styleId="7EC468802714494BA10378CD0E1CF991">
    <w:name w:val="7EC468802714494BA10378CD0E1CF991"/>
    <w:rsid w:val="00550CF6"/>
  </w:style>
  <w:style w:type="paragraph" w:customStyle="1" w:styleId="5BF60B4D36ED40EEB39F9F8429130621">
    <w:name w:val="5BF60B4D36ED40EEB39F9F8429130621"/>
    <w:rsid w:val="00550CF6"/>
  </w:style>
  <w:style w:type="paragraph" w:customStyle="1" w:styleId="26ADEACCC3514E8B9426D27935E89472">
    <w:name w:val="26ADEACCC3514E8B9426D27935E89472"/>
    <w:rsid w:val="00550CF6"/>
  </w:style>
  <w:style w:type="paragraph" w:customStyle="1" w:styleId="3D78988638C240478AE813042ED387CC">
    <w:name w:val="3D78988638C240478AE813042ED387CC"/>
    <w:rsid w:val="00550CF6"/>
  </w:style>
  <w:style w:type="paragraph" w:customStyle="1" w:styleId="D3ED6A17BB124027A3DE3BFC1768894C">
    <w:name w:val="D3ED6A17BB124027A3DE3BFC1768894C"/>
    <w:rsid w:val="00550CF6"/>
  </w:style>
  <w:style w:type="paragraph" w:customStyle="1" w:styleId="6548CE77E2104ECB8FAFC2BEF6569090">
    <w:name w:val="6548CE77E2104ECB8FAFC2BEF6569090"/>
    <w:rsid w:val="00550CF6"/>
  </w:style>
  <w:style w:type="paragraph" w:customStyle="1" w:styleId="AEDFD6A057D4478A8C78B22E571DFEC5">
    <w:name w:val="AEDFD6A057D4478A8C78B22E571DFEC5"/>
    <w:rsid w:val="00550CF6"/>
  </w:style>
  <w:style w:type="paragraph" w:customStyle="1" w:styleId="8A047A3EE0DD47A191FD0EA322D7E993">
    <w:name w:val="8A047A3EE0DD47A191FD0EA322D7E993"/>
    <w:rsid w:val="00550CF6"/>
  </w:style>
  <w:style w:type="paragraph" w:customStyle="1" w:styleId="FC39A7C1D9D34F20A5EEC9C9CA29B09D">
    <w:name w:val="FC39A7C1D9D34F20A5EEC9C9CA29B09D"/>
    <w:rsid w:val="00E559FE"/>
  </w:style>
  <w:style w:type="paragraph" w:customStyle="1" w:styleId="08C2D6242FF649A29707BFB00AC18E69">
    <w:name w:val="08C2D6242FF649A29707BFB00AC18E69"/>
    <w:rsid w:val="00E559FE"/>
  </w:style>
  <w:style w:type="paragraph" w:customStyle="1" w:styleId="BB9A0722A58248569D31BB0AE041BEDC">
    <w:name w:val="BB9A0722A58248569D31BB0AE041BEDC"/>
    <w:rsid w:val="00E559FE"/>
  </w:style>
  <w:style w:type="paragraph" w:customStyle="1" w:styleId="BC7EEA2CD74D4F6DBC798B0DE845F401">
    <w:name w:val="BC7EEA2CD74D4F6DBC798B0DE845F401"/>
    <w:rsid w:val="00E559FE"/>
  </w:style>
  <w:style w:type="paragraph" w:customStyle="1" w:styleId="193488EA58F24195A4565AFC6D2DEC9D">
    <w:name w:val="193488EA58F24195A4565AFC6D2DEC9D"/>
    <w:rsid w:val="00E559FE"/>
  </w:style>
  <w:style w:type="paragraph" w:customStyle="1" w:styleId="7630A247BBB341339BB3686497D945AF">
    <w:name w:val="7630A247BBB341339BB3686497D945AF"/>
    <w:rsid w:val="00E559FE"/>
  </w:style>
  <w:style w:type="paragraph" w:customStyle="1" w:styleId="B9944AE331534E3B9971EDCAD11695BA">
    <w:name w:val="B9944AE331534E3B9971EDCAD11695BA"/>
    <w:rsid w:val="00B93003"/>
  </w:style>
  <w:style w:type="paragraph" w:customStyle="1" w:styleId="8536334EFBE94DF4AE08323C15D755BF">
    <w:name w:val="8536334EFBE94DF4AE08323C15D755BF"/>
    <w:rsid w:val="003C5334"/>
  </w:style>
  <w:style w:type="paragraph" w:customStyle="1" w:styleId="598095A26EAD43458EFDAFCABDBB3733">
    <w:name w:val="598095A26EAD43458EFDAFCABDBB3733"/>
    <w:rsid w:val="003C5334"/>
  </w:style>
  <w:style w:type="paragraph" w:customStyle="1" w:styleId="1FC9BCDD30094276A5BEDD0D5A7DD9A9">
    <w:name w:val="1FC9BCDD30094276A5BEDD0D5A7DD9A9"/>
    <w:rsid w:val="003C5334"/>
  </w:style>
  <w:style w:type="paragraph" w:customStyle="1" w:styleId="5252C1D86FD943DC8B9DD35EB6EEDDA1">
    <w:name w:val="5252C1D86FD943DC8B9DD35EB6EEDDA1"/>
    <w:rsid w:val="003C5334"/>
  </w:style>
  <w:style w:type="paragraph" w:customStyle="1" w:styleId="055B2750DF854651BACBC5AB7053BE64">
    <w:name w:val="055B2750DF854651BACBC5AB7053BE64"/>
    <w:rsid w:val="00765323"/>
  </w:style>
  <w:style w:type="paragraph" w:customStyle="1" w:styleId="8D321A26379D4CCD865B6814CC6F351A">
    <w:name w:val="8D321A26379D4CCD865B6814CC6F351A"/>
    <w:rsid w:val="00994664"/>
  </w:style>
  <w:style w:type="paragraph" w:customStyle="1" w:styleId="5B47A967115F45CF97670689008F141F">
    <w:name w:val="5B47A967115F45CF97670689008F141F"/>
    <w:rsid w:val="00994664"/>
  </w:style>
  <w:style w:type="paragraph" w:customStyle="1" w:styleId="ACF8BDB85742437486D7CD6E8AE919C0">
    <w:name w:val="ACF8BDB85742437486D7CD6E8AE919C0"/>
    <w:rsid w:val="00994664"/>
  </w:style>
  <w:style w:type="paragraph" w:customStyle="1" w:styleId="79E1432484DE4B16BB102827047B6103">
    <w:name w:val="79E1432484DE4B16BB102827047B6103"/>
    <w:rsid w:val="00994664"/>
  </w:style>
  <w:style w:type="paragraph" w:customStyle="1" w:styleId="A7093327224A428AB8945E7D3109C40A">
    <w:name w:val="A7093327224A428AB8945E7D3109C40A"/>
    <w:rsid w:val="00994664"/>
  </w:style>
  <w:style w:type="paragraph" w:customStyle="1" w:styleId="69755FAF9F824ED4B528D692637013E9">
    <w:name w:val="69755FAF9F824ED4B528D692637013E9"/>
    <w:rsid w:val="00994664"/>
  </w:style>
  <w:style w:type="paragraph" w:customStyle="1" w:styleId="58825B0AAB3A426E899106E02D1BF4F7">
    <w:name w:val="58825B0AAB3A426E899106E02D1BF4F7"/>
    <w:rsid w:val="00994664"/>
  </w:style>
  <w:style w:type="paragraph" w:customStyle="1" w:styleId="12211AAE906B43AB8E1072804090C556">
    <w:name w:val="12211AAE906B43AB8E1072804090C556"/>
    <w:rsid w:val="004C3E08"/>
  </w:style>
  <w:style w:type="paragraph" w:customStyle="1" w:styleId="501D80479F8D412B96046B0078EE48AB">
    <w:name w:val="501D80479F8D412B96046B0078EE48AB"/>
    <w:rsid w:val="004C3E08"/>
  </w:style>
  <w:style w:type="paragraph" w:customStyle="1" w:styleId="BBF7244989AC4FA6A5F7FB848E099CD47">
    <w:name w:val="BBF7244989AC4FA6A5F7FB848E099CD47"/>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8">
    <w:name w:val="112F28B3EC3E4848BD1D652B208BC149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8">
    <w:name w:val="139DED57C633470184587D2CDA3196A5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8">
    <w:name w:val="D32123EB37DC4C7588E8433717F43D0E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7">
    <w:name w:val="FDEBBF10EB5A4998AE21F1F0F624BD427"/>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8">
    <w:name w:val="05E86EF39EB14DB7BBB3EB5B220D4141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8">
    <w:name w:val="E3CB5EB66E3D49A291D31A2A10F34EA3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8">
    <w:name w:val="10B2E8D058B844A2B718D3ED2BD67C09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8">
    <w:name w:val="A8E7C540CF194C3281110DFA3D65BB23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8">
    <w:name w:val="514C7C1BE5B149D996F5A952F70FC152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7">
    <w:name w:val="1E776BB5E36F4F639038CC21F3B372ED7"/>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10A8EA1E44548D9B00158AE180CA10A1">
    <w:name w:val="B10A8EA1E44548D9B00158AE180CA10A1"/>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7">
    <w:name w:val="14F6E7E1F7EB41A0A80C3402CF1926CA7"/>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7">
    <w:name w:val="A1682F6742A14495A6ADED8CC21272C37"/>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6D25EC73786146DFB2FAFD59DBB2FC8C1">
    <w:name w:val="6D25EC73786146DFB2FAFD59DBB2FC8C1"/>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6">
    <w:name w:val="AFF61BB0123647F2BD40773B5A73C440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6">
    <w:name w:val="B4239C10B96343238EB5F4862758499C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6">
    <w:name w:val="BECF9855826A4BA3A537F9D9F48C61EF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6">
    <w:name w:val="A1004772D4D04AA391CC46136EFFCD12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6">
    <w:name w:val="5AD39EC448D24D15BD107D7036B93703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6">
    <w:name w:val="137FE856C85648EA96BA7C284F5E8132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6">
    <w:name w:val="63E9F05FD30C44DDAF46E8AD47CB80E7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6">
    <w:name w:val="54431CB867C24611A3005D6E35346BD3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6">
    <w:name w:val="57532280F1E444328D1492D2A363A882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6">
    <w:name w:val="2BF733045F384C3EB5005652CD2E780D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6">
    <w:name w:val="9C90A6902B2346AEB846AEBE67916D5E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6">
    <w:name w:val="992051F5021C4DED9B96F10E9DCB25C1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F2A5C13C174E4B9D94C8EBA087FFB6D41">
    <w:name w:val="F2A5C13C174E4B9D94C8EBA087FFB6D41"/>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6">
    <w:name w:val="A336DE389DAE4B3DA4836B372B79CF07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6">
    <w:name w:val="BD058A5D42F140AEAC6B5D55E25197EB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6">
    <w:name w:val="411FB1FF90D844A3B8023E7265C2DF39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6">
    <w:name w:val="B2890A7EF38848A5B9915895FA9009BC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6">
    <w:name w:val="7AB212F1E73B4779BCE99506D4DD7165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6">
    <w:name w:val="78967055CD8C4C18B07B4BBCC3FFD5DE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6">
    <w:name w:val="A56AF18AAECF4717B95358FF1392AF57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6">
    <w:name w:val="85836020FEDD4AC78D73276A919E699A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6">
    <w:name w:val="099E3487F5DB4A80B317760172C0A128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6">
    <w:name w:val="ED3C87AB7CBB434199F09C3C57251435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6">
    <w:name w:val="94E2631A5F4249D79F54CDD737E79F0C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6">
    <w:name w:val="447BD9E0DE744056AE2487BC7CEE5348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6">
    <w:name w:val="C1C85FA97EB749A09126B60A9A782903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6">
    <w:name w:val="4120B1D31FC44E09ACCCD4E54902716A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6">
    <w:name w:val="C9441D1F51E643A6A82391AD1926C5EE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6">
    <w:name w:val="B189ED97775541FDB274A4942D6AC080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6">
    <w:name w:val="ECE010ED295940EBA6890F0CA8CBCFA2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6">
    <w:name w:val="A739AEB98FE946189845A749B08CEA62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6">
    <w:name w:val="781A3CB3A485479A8194BF988ABAFAF9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9944AE331534E3B9971EDCAD11695BA1">
    <w:name w:val="B9944AE331534E3B9971EDCAD11695BA1"/>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501D80479F8D412B96046B0078EE48AB1">
    <w:name w:val="501D80479F8D412B96046B0078EE48AB1"/>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6">
    <w:name w:val="2C87313F6DED4A048923E111DFEA329D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6">
    <w:name w:val="037ECB0591E14A8793EB8409CD0DC66F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FFDE8D9052634486B7CB389B65CD9243">
    <w:name w:val="FFDE8D9052634486B7CB389B65CD9243"/>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D2F788E4275B4184A9E1CA916035C25C">
    <w:name w:val="D2F788E4275B4184A9E1CA916035C25C"/>
    <w:rsid w:val="00034202"/>
    <w:pPr>
      <w:spacing w:after="0" w:line="240" w:lineRule="auto"/>
    </w:pPr>
    <w:rPr>
      <w:rFonts w:ascii="Times New Roman" w:eastAsia="Times New Roman" w:hAnsi="Times New Roman" w:cs="Times New Roman"/>
      <w:color w:val="000000"/>
      <w:sz w:val="24"/>
      <w:szCs w:val="24"/>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4202"/>
    <w:rPr>
      <w:color w:val="808080"/>
    </w:rPr>
  </w:style>
  <w:style w:type="paragraph" w:customStyle="1" w:styleId="D753A8924D304F1DBAEF475883DFED08">
    <w:name w:val="D753A8924D304F1DBAEF475883DFED08"/>
    <w:rsid w:val="00CC3B66"/>
  </w:style>
  <w:style w:type="paragraph" w:customStyle="1" w:styleId="7B22F5CF4533473B925662EB56319DA3">
    <w:name w:val="7B22F5CF4533473B925662EB56319DA3"/>
    <w:rsid w:val="00CC3B66"/>
  </w:style>
  <w:style w:type="paragraph" w:customStyle="1" w:styleId="2606DBB006A74615A7CCB5C2D95D15CC">
    <w:name w:val="2606DBB006A74615A7CCB5C2D95D15CC"/>
    <w:rsid w:val="00CC3B66"/>
  </w:style>
  <w:style w:type="paragraph" w:customStyle="1" w:styleId="8F2032206C1D4619BAD47C2F64EF8574">
    <w:name w:val="8F2032206C1D4619BAD47C2F64EF8574"/>
    <w:rsid w:val="00CC3B66"/>
  </w:style>
  <w:style w:type="paragraph" w:customStyle="1" w:styleId="744B637A1B0D4D249851F9DF430DDAD2">
    <w:name w:val="744B637A1B0D4D249851F9DF430DDAD2"/>
    <w:rsid w:val="00CC3B66"/>
  </w:style>
  <w:style w:type="paragraph" w:customStyle="1" w:styleId="4C8D64C2A7A4471F938304A378402C4C">
    <w:name w:val="4C8D64C2A7A4471F938304A378402C4C"/>
    <w:rsid w:val="00CC3B66"/>
  </w:style>
  <w:style w:type="paragraph" w:customStyle="1" w:styleId="81C6E8A3F34641F6BE3EB78A9F41DC79">
    <w:name w:val="81C6E8A3F34641F6BE3EB78A9F41DC79"/>
    <w:rsid w:val="00CC3B66"/>
  </w:style>
  <w:style w:type="paragraph" w:customStyle="1" w:styleId="F311680827F64E32BD08FEB049FB974B">
    <w:name w:val="F311680827F64E32BD08FEB049FB974B"/>
    <w:rsid w:val="00CC3B66"/>
  </w:style>
  <w:style w:type="paragraph" w:customStyle="1" w:styleId="18BB843908394B75B696C31DDF353712">
    <w:name w:val="18BB843908394B75B696C31DDF353712"/>
    <w:rsid w:val="00CC3B66"/>
  </w:style>
  <w:style w:type="paragraph" w:customStyle="1" w:styleId="112F28B3EC3E4848BD1D652B208BC149">
    <w:name w:val="112F28B3EC3E4848BD1D652B208BC149"/>
    <w:rsid w:val="00CC3B66"/>
  </w:style>
  <w:style w:type="paragraph" w:customStyle="1" w:styleId="139DED57C633470184587D2CDA3196A5">
    <w:name w:val="139DED57C633470184587D2CDA3196A5"/>
    <w:rsid w:val="00CC3B66"/>
  </w:style>
  <w:style w:type="paragraph" w:customStyle="1" w:styleId="05E86EF39EB14DB7BBB3EB5B220D4141">
    <w:name w:val="05E86EF39EB14DB7BBB3EB5B220D4141"/>
    <w:rsid w:val="00CC3B66"/>
  </w:style>
  <w:style w:type="paragraph" w:customStyle="1" w:styleId="E3CB5EB66E3D49A291D31A2A10F34EA3">
    <w:name w:val="E3CB5EB66E3D49A291D31A2A10F34EA3"/>
    <w:rsid w:val="00CC3B66"/>
  </w:style>
  <w:style w:type="paragraph" w:customStyle="1" w:styleId="10B2E8D058B844A2B718D3ED2BD67C09">
    <w:name w:val="10B2E8D058B844A2B718D3ED2BD67C09"/>
    <w:rsid w:val="00CC3B66"/>
  </w:style>
  <w:style w:type="paragraph" w:customStyle="1" w:styleId="A8E7C540CF194C3281110DFA3D65BB23">
    <w:name w:val="A8E7C540CF194C3281110DFA3D65BB23"/>
    <w:rsid w:val="00CC3B66"/>
  </w:style>
  <w:style w:type="paragraph" w:customStyle="1" w:styleId="514C7C1BE5B149D996F5A952F70FC152">
    <w:name w:val="514C7C1BE5B149D996F5A952F70FC152"/>
    <w:rsid w:val="00CC3B66"/>
  </w:style>
  <w:style w:type="paragraph" w:customStyle="1" w:styleId="A1682F6742A14495A6ADED8CC21272C3">
    <w:name w:val="A1682F6742A14495A6ADED8CC21272C3"/>
    <w:rsid w:val="00CC3B66"/>
  </w:style>
  <w:style w:type="paragraph" w:customStyle="1" w:styleId="0094F2CDA5CC4D43ACA6EADF892F7923">
    <w:name w:val="0094F2CDA5CC4D43ACA6EADF892F7923"/>
    <w:rsid w:val="00CC3B66"/>
  </w:style>
  <w:style w:type="paragraph" w:customStyle="1" w:styleId="EF36195149FF4910930DC68CA415C8C5">
    <w:name w:val="EF36195149FF4910930DC68CA415C8C5"/>
    <w:rsid w:val="00CC3B66"/>
  </w:style>
  <w:style w:type="paragraph" w:customStyle="1" w:styleId="07145A868D7C47598232A524BF864491">
    <w:name w:val="07145A868D7C47598232A524BF864491"/>
    <w:rsid w:val="00CC3B66"/>
  </w:style>
  <w:style w:type="paragraph" w:customStyle="1" w:styleId="65D39506D6B34017B106797692AF03FB">
    <w:name w:val="65D39506D6B34017B106797692AF03FB"/>
    <w:rsid w:val="00CC3B66"/>
  </w:style>
  <w:style w:type="paragraph" w:customStyle="1" w:styleId="75CA4819FE124949AE3771F6B73AB520">
    <w:name w:val="75CA4819FE124949AE3771F6B73AB520"/>
    <w:rsid w:val="00CC3B66"/>
  </w:style>
  <w:style w:type="paragraph" w:customStyle="1" w:styleId="AFF61BB0123647F2BD40773B5A73C440">
    <w:name w:val="AFF61BB0123647F2BD40773B5A73C440"/>
    <w:rsid w:val="00CC3B66"/>
  </w:style>
  <w:style w:type="paragraph" w:customStyle="1" w:styleId="B4239C10B96343238EB5F4862758499C">
    <w:name w:val="B4239C10B96343238EB5F4862758499C"/>
    <w:rsid w:val="00CC3B66"/>
  </w:style>
  <w:style w:type="paragraph" w:customStyle="1" w:styleId="BECF9855826A4BA3A537F9D9F48C61EF">
    <w:name w:val="BECF9855826A4BA3A537F9D9F48C61EF"/>
    <w:rsid w:val="00CC3B66"/>
  </w:style>
  <w:style w:type="paragraph" w:customStyle="1" w:styleId="A1004772D4D04AA391CC46136EFFCD12">
    <w:name w:val="A1004772D4D04AA391CC46136EFFCD12"/>
    <w:rsid w:val="00CC3B66"/>
  </w:style>
  <w:style w:type="paragraph" w:customStyle="1" w:styleId="5AD39EC448D24D15BD107D7036B93703">
    <w:name w:val="5AD39EC448D24D15BD107D7036B93703"/>
    <w:rsid w:val="00CC3B66"/>
  </w:style>
  <w:style w:type="paragraph" w:customStyle="1" w:styleId="137FE856C85648EA96BA7C284F5E8132">
    <w:name w:val="137FE856C85648EA96BA7C284F5E8132"/>
    <w:rsid w:val="00CC3B66"/>
  </w:style>
  <w:style w:type="paragraph" w:customStyle="1" w:styleId="63E9F05FD30C44DDAF46E8AD47CB80E7">
    <w:name w:val="63E9F05FD30C44DDAF46E8AD47CB80E7"/>
    <w:rsid w:val="00CC3B66"/>
  </w:style>
  <w:style w:type="paragraph" w:customStyle="1" w:styleId="54431CB867C24611A3005D6E35346BD3">
    <w:name w:val="54431CB867C24611A3005D6E35346BD3"/>
    <w:rsid w:val="00CC3B66"/>
  </w:style>
  <w:style w:type="paragraph" w:customStyle="1" w:styleId="BD058A5D42F140AEAC6B5D55E25197EB">
    <w:name w:val="BD058A5D42F140AEAC6B5D55E25197EB"/>
    <w:rsid w:val="00CC3B66"/>
  </w:style>
  <w:style w:type="paragraph" w:customStyle="1" w:styleId="7AB212F1E73B4779BCE99506D4DD7165">
    <w:name w:val="7AB212F1E73B4779BCE99506D4DD7165"/>
    <w:rsid w:val="00CC3B66"/>
  </w:style>
  <w:style w:type="paragraph" w:customStyle="1" w:styleId="781A3CB3A485479A8194BF988ABAFAF9">
    <w:name w:val="781A3CB3A485479A8194BF988ABAFAF9"/>
    <w:rsid w:val="00CC3B66"/>
  </w:style>
  <w:style w:type="paragraph" w:customStyle="1" w:styleId="A33DF938637C480E968BA34FFE8489E7">
    <w:name w:val="A33DF938637C480E968BA34FFE8489E7"/>
    <w:rsid w:val="00CC3B66"/>
  </w:style>
  <w:style w:type="paragraph" w:customStyle="1" w:styleId="1CBA0FD33A094627A1537E2EBA60E0B9">
    <w:name w:val="1CBA0FD33A094627A1537E2EBA60E0B9"/>
    <w:rsid w:val="00CC3B66"/>
  </w:style>
  <w:style w:type="paragraph" w:customStyle="1" w:styleId="CCFBDFC403074652AF3E4EB24F70B126">
    <w:name w:val="CCFBDFC403074652AF3E4EB24F70B126"/>
    <w:rsid w:val="00CC3B66"/>
  </w:style>
  <w:style w:type="paragraph" w:customStyle="1" w:styleId="7BCCA404FC06494E93837B4EB7514C77">
    <w:name w:val="7BCCA404FC06494E93837B4EB7514C77"/>
    <w:rsid w:val="00CC3B66"/>
  </w:style>
  <w:style w:type="paragraph" w:customStyle="1" w:styleId="824439A40A574276901BDAEC1426529A">
    <w:name w:val="824439A40A574276901BDAEC1426529A"/>
    <w:rsid w:val="00CC3B66"/>
  </w:style>
  <w:style w:type="paragraph" w:customStyle="1" w:styleId="F7F5FD9932D54859B0948ACFFDA26685">
    <w:name w:val="F7F5FD9932D54859B0948ACFFDA26685"/>
    <w:rsid w:val="00CC3B66"/>
  </w:style>
  <w:style w:type="paragraph" w:customStyle="1" w:styleId="3089D6EB9F494B91890BC5D0D977EDEF">
    <w:name w:val="3089D6EB9F494B91890BC5D0D977EDEF"/>
    <w:rsid w:val="00CC3B66"/>
  </w:style>
  <w:style w:type="paragraph" w:customStyle="1" w:styleId="A62FE2BF388C450A85A0221BFFB61710">
    <w:name w:val="A62FE2BF388C450A85A0221BFFB61710"/>
    <w:rsid w:val="00CC3B66"/>
  </w:style>
  <w:style w:type="paragraph" w:customStyle="1" w:styleId="781497153B8A42B998AD9D4EFD003A05">
    <w:name w:val="781497153B8A42B998AD9D4EFD003A05"/>
    <w:rsid w:val="00CC3B66"/>
  </w:style>
  <w:style w:type="paragraph" w:customStyle="1" w:styleId="8B9844F0ACDE48F7B7E553C01E4370AB">
    <w:name w:val="8B9844F0ACDE48F7B7E553C01E4370AB"/>
    <w:rsid w:val="00CC3B66"/>
  </w:style>
  <w:style w:type="paragraph" w:customStyle="1" w:styleId="FBB153DF57AA49E0BD80043DE1E2D05D">
    <w:name w:val="FBB153DF57AA49E0BD80043DE1E2D05D"/>
    <w:rsid w:val="00CC3B66"/>
  </w:style>
  <w:style w:type="paragraph" w:customStyle="1" w:styleId="D3793EDF7B824526AB40C83FE0B5C724">
    <w:name w:val="D3793EDF7B824526AB40C83FE0B5C724"/>
    <w:rsid w:val="00CC3B66"/>
  </w:style>
  <w:style w:type="paragraph" w:customStyle="1" w:styleId="364CC842B3BA447E9735FF19F24D7C2A">
    <w:name w:val="364CC842B3BA447E9735FF19F24D7C2A"/>
    <w:rsid w:val="00CC3B66"/>
  </w:style>
  <w:style w:type="paragraph" w:customStyle="1" w:styleId="03089D4EE98B4B2690FAC47C3466FB44">
    <w:name w:val="03089D4EE98B4B2690FAC47C3466FB44"/>
    <w:rsid w:val="00CC3B66"/>
  </w:style>
  <w:style w:type="paragraph" w:customStyle="1" w:styleId="0000A239283B4D949C3BC02A44EA0953">
    <w:name w:val="0000A239283B4D949C3BC02A44EA0953"/>
    <w:rsid w:val="00CC3B66"/>
  </w:style>
  <w:style w:type="paragraph" w:customStyle="1" w:styleId="DC1E08921AEA4CC7BED6A8EA88F3434C">
    <w:name w:val="DC1E08921AEA4CC7BED6A8EA88F3434C"/>
    <w:rsid w:val="00CC3B66"/>
  </w:style>
  <w:style w:type="paragraph" w:customStyle="1" w:styleId="E3726A3D11CC42F2AA7CD318C8272BE8">
    <w:name w:val="E3726A3D11CC42F2AA7CD318C8272BE8"/>
    <w:rsid w:val="00CC3B66"/>
  </w:style>
  <w:style w:type="paragraph" w:customStyle="1" w:styleId="4D8C559AE8D749B7BCE8A24240F6B377">
    <w:name w:val="4D8C559AE8D749B7BCE8A24240F6B377"/>
    <w:rsid w:val="00CC3B66"/>
  </w:style>
  <w:style w:type="paragraph" w:customStyle="1" w:styleId="E6668CC63509409BB9B6F131BFCB78D7">
    <w:name w:val="E6668CC63509409BB9B6F131BFCB78D7"/>
    <w:rsid w:val="00CC3B66"/>
  </w:style>
  <w:style w:type="paragraph" w:customStyle="1" w:styleId="AAF7DB454C7341F6AC264AB0D1330180">
    <w:name w:val="AAF7DB454C7341F6AC264AB0D1330180"/>
    <w:rsid w:val="00CC3B66"/>
  </w:style>
  <w:style w:type="paragraph" w:customStyle="1" w:styleId="809D98227316401CA701EAA32AB627B6">
    <w:name w:val="809D98227316401CA701EAA32AB627B6"/>
    <w:rsid w:val="00CC3B66"/>
  </w:style>
  <w:style w:type="paragraph" w:customStyle="1" w:styleId="31B8E4825C1245E6A3C679CF44B1BC67">
    <w:name w:val="31B8E4825C1245E6A3C679CF44B1BC67"/>
    <w:rsid w:val="00CC3B66"/>
  </w:style>
  <w:style w:type="paragraph" w:customStyle="1" w:styleId="CB280BAEE3E547B8BADD2F96CBF3918C">
    <w:name w:val="CB280BAEE3E547B8BADD2F96CBF3918C"/>
    <w:rsid w:val="00CC3B66"/>
  </w:style>
  <w:style w:type="paragraph" w:customStyle="1" w:styleId="1956D96769E3475AB9BD6209C413E229">
    <w:name w:val="1956D96769E3475AB9BD6209C413E229"/>
    <w:rsid w:val="00CC3B66"/>
  </w:style>
  <w:style w:type="paragraph" w:customStyle="1" w:styleId="C3969FC49C644CA198F701046519E7C6">
    <w:name w:val="C3969FC49C644CA198F701046519E7C6"/>
    <w:rsid w:val="00CC3B66"/>
  </w:style>
  <w:style w:type="paragraph" w:customStyle="1" w:styleId="A1FB7B30E15945D7AB7863F0BEFA6141">
    <w:name w:val="A1FB7B30E15945D7AB7863F0BEFA6141"/>
    <w:rsid w:val="00CC3B66"/>
  </w:style>
  <w:style w:type="paragraph" w:customStyle="1" w:styleId="F9348B3F44D14751AD6F7B390FD1614D">
    <w:name w:val="F9348B3F44D14751AD6F7B390FD1614D"/>
    <w:rsid w:val="00CC3B66"/>
  </w:style>
  <w:style w:type="paragraph" w:customStyle="1" w:styleId="3457EA9DC691409E87E723AA77E7C139">
    <w:name w:val="3457EA9DC691409E87E723AA77E7C139"/>
    <w:rsid w:val="00CC3B66"/>
  </w:style>
  <w:style w:type="paragraph" w:customStyle="1" w:styleId="349F560AB9F0499EB671C04242345BCC">
    <w:name w:val="349F560AB9F0499EB671C04242345BCC"/>
    <w:rsid w:val="00CC3B66"/>
  </w:style>
  <w:style w:type="paragraph" w:customStyle="1" w:styleId="27CE73B2FB5C42B082A4EB9CA60C7BC0">
    <w:name w:val="27CE73B2FB5C42B082A4EB9CA60C7BC0"/>
    <w:rsid w:val="00CC3B66"/>
  </w:style>
  <w:style w:type="paragraph" w:customStyle="1" w:styleId="A0ED9ADACD3F469E839D4666F64BF5E0">
    <w:name w:val="A0ED9ADACD3F469E839D4666F64BF5E0"/>
    <w:rsid w:val="00CC3B66"/>
  </w:style>
  <w:style w:type="paragraph" w:customStyle="1" w:styleId="EA7424195BC54378A5867DE7B275F2CF">
    <w:name w:val="EA7424195BC54378A5867DE7B275F2CF"/>
    <w:rsid w:val="00CC3B66"/>
  </w:style>
  <w:style w:type="paragraph" w:customStyle="1" w:styleId="C4B31A5448A74F1896C460E7A7A211C6">
    <w:name w:val="C4B31A5448A74F1896C460E7A7A211C6"/>
    <w:rsid w:val="00CC3B66"/>
  </w:style>
  <w:style w:type="paragraph" w:customStyle="1" w:styleId="8A07E79C7DEE4E5698BEE60F5A9E47F6">
    <w:name w:val="8A07E79C7DEE4E5698BEE60F5A9E47F6"/>
    <w:rsid w:val="00CC3B66"/>
  </w:style>
  <w:style w:type="paragraph" w:customStyle="1" w:styleId="4E6069A4C1DC4830AAB5875987F185A9">
    <w:name w:val="4E6069A4C1DC4830AAB5875987F185A9"/>
    <w:rsid w:val="00CC3B66"/>
  </w:style>
  <w:style w:type="paragraph" w:customStyle="1" w:styleId="63D032EB056545D8A60CE3E9AAF0FEDE">
    <w:name w:val="63D032EB056545D8A60CE3E9AAF0FEDE"/>
    <w:rsid w:val="00CC3B66"/>
  </w:style>
  <w:style w:type="paragraph" w:customStyle="1" w:styleId="AE3B642535694FBD8CF2FB5301CBFA9B">
    <w:name w:val="AE3B642535694FBD8CF2FB5301CBFA9B"/>
    <w:rsid w:val="00CC3B66"/>
  </w:style>
  <w:style w:type="paragraph" w:customStyle="1" w:styleId="9CDBCC6E5A824E98BE347B402BDBEF78">
    <w:name w:val="9CDBCC6E5A824E98BE347B402BDBEF78"/>
    <w:rsid w:val="00CC3B66"/>
  </w:style>
  <w:style w:type="paragraph" w:customStyle="1" w:styleId="477A40C5B0A54C5FACD8535DF99855BC">
    <w:name w:val="477A40C5B0A54C5FACD8535DF99855BC"/>
    <w:rsid w:val="00CC3B66"/>
  </w:style>
  <w:style w:type="paragraph" w:customStyle="1" w:styleId="226464F3800743DF855E714B8D9D9ACE">
    <w:name w:val="226464F3800743DF855E714B8D9D9ACE"/>
    <w:rsid w:val="00CC3B66"/>
  </w:style>
  <w:style w:type="paragraph" w:customStyle="1" w:styleId="024DC548DF834A4C92DC4E68773E410C">
    <w:name w:val="024DC548DF834A4C92DC4E68773E410C"/>
    <w:rsid w:val="00CC3B66"/>
  </w:style>
  <w:style w:type="paragraph" w:customStyle="1" w:styleId="36B5F837E2A543F696F92DA481066BE8">
    <w:name w:val="36B5F837E2A543F696F92DA481066BE8"/>
    <w:rsid w:val="00CC3B66"/>
  </w:style>
  <w:style w:type="paragraph" w:customStyle="1" w:styleId="14F6E7E1F7EB41A0A80C3402CF1926CA">
    <w:name w:val="14F6E7E1F7EB41A0A80C3402CF1926CA"/>
    <w:rsid w:val="00CC3B66"/>
  </w:style>
  <w:style w:type="paragraph" w:customStyle="1" w:styleId="1DDDFF0AF90E4888B529CD6C02A76297">
    <w:name w:val="1DDDFF0AF90E4888B529CD6C02A76297"/>
    <w:rsid w:val="00CC3B66"/>
  </w:style>
  <w:style w:type="paragraph" w:customStyle="1" w:styleId="B5E11F66A413474692C6FA0D5913F479">
    <w:name w:val="B5E11F66A413474692C6FA0D5913F479"/>
    <w:rsid w:val="00CC3B66"/>
  </w:style>
  <w:style w:type="paragraph" w:customStyle="1" w:styleId="B416B8FDD8C2410995777D189914B3A6">
    <w:name w:val="B416B8FDD8C2410995777D189914B3A6"/>
    <w:rsid w:val="00CC3B66"/>
  </w:style>
  <w:style w:type="paragraph" w:customStyle="1" w:styleId="57532280F1E444328D1492D2A363A882">
    <w:name w:val="57532280F1E444328D1492D2A363A882"/>
    <w:rsid w:val="00CC3B66"/>
  </w:style>
  <w:style w:type="paragraph" w:customStyle="1" w:styleId="2BF733045F384C3EB5005652CD2E780D">
    <w:name w:val="2BF733045F384C3EB5005652CD2E780D"/>
    <w:rsid w:val="00CC3B66"/>
  </w:style>
  <w:style w:type="paragraph" w:customStyle="1" w:styleId="9C90A6902B2346AEB846AEBE67916D5E">
    <w:name w:val="9C90A6902B2346AEB846AEBE67916D5E"/>
    <w:rsid w:val="00CC3B66"/>
  </w:style>
  <w:style w:type="paragraph" w:customStyle="1" w:styleId="992051F5021C4DED9B96F10E9DCB25C1">
    <w:name w:val="992051F5021C4DED9B96F10E9DCB25C1"/>
    <w:rsid w:val="00CC3B66"/>
  </w:style>
  <w:style w:type="paragraph" w:customStyle="1" w:styleId="A336DE389DAE4B3DA4836B372B79CF07">
    <w:name w:val="A336DE389DAE4B3DA4836B372B79CF07"/>
    <w:rsid w:val="00CC3B66"/>
  </w:style>
  <w:style w:type="paragraph" w:customStyle="1" w:styleId="411FB1FF90D844A3B8023E7265C2DF39">
    <w:name w:val="411FB1FF90D844A3B8023E7265C2DF39"/>
    <w:rsid w:val="00CC3B66"/>
  </w:style>
  <w:style w:type="paragraph" w:customStyle="1" w:styleId="B2890A7EF38848A5B9915895FA9009BC">
    <w:name w:val="B2890A7EF38848A5B9915895FA9009BC"/>
    <w:rsid w:val="00CC3B66"/>
  </w:style>
  <w:style w:type="paragraph" w:customStyle="1" w:styleId="78967055CD8C4C18B07B4BBCC3FFD5DE">
    <w:name w:val="78967055CD8C4C18B07B4BBCC3FFD5DE"/>
    <w:rsid w:val="00CC3B66"/>
  </w:style>
  <w:style w:type="paragraph" w:customStyle="1" w:styleId="A56AF18AAECF4717B95358FF1392AF57">
    <w:name w:val="A56AF18AAECF4717B95358FF1392AF57"/>
    <w:rsid w:val="00CC3B66"/>
  </w:style>
  <w:style w:type="paragraph" w:customStyle="1" w:styleId="85836020FEDD4AC78D73276A919E699A">
    <w:name w:val="85836020FEDD4AC78D73276A919E699A"/>
    <w:rsid w:val="00CC3B66"/>
  </w:style>
  <w:style w:type="paragraph" w:customStyle="1" w:styleId="099E3487F5DB4A80B317760172C0A128">
    <w:name w:val="099E3487F5DB4A80B317760172C0A128"/>
    <w:rsid w:val="00CC3B66"/>
  </w:style>
  <w:style w:type="paragraph" w:customStyle="1" w:styleId="ED3C87AB7CBB434199F09C3C57251435">
    <w:name w:val="ED3C87AB7CBB434199F09C3C57251435"/>
    <w:rsid w:val="00CC3B66"/>
  </w:style>
  <w:style w:type="paragraph" w:customStyle="1" w:styleId="94E2631A5F4249D79F54CDD737E79F0C">
    <w:name w:val="94E2631A5F4249D79F54CDD737E79F0C"/>
    <w:rsid w:val="00CC3B66"/>
  </w:style>
  <w:style w:type="paragraph" w:customStyle="1" w:styleId="447BD9E0DE744056AE2487BC7CEE5348">
    <w:name w:val="447BD9E0DE744056AE2487BC7CEE5348"/>
    <w:rsid w:val="00CC3B66"/>
  </w:style>
  <w:style w:type="paragraph" w:customStyle="1" w:styleId="C1C85FA97EB749A09126B60A9A782903">
    <w:name w:val="C1C85FA97EB749A09126B60A9A782903"/>
    <w:rsid w:val="00CC3B66"/>
  </w:style>
  <w:style w:type="paragraph" w:customStyle="1" w:styleId="4120B1D31FC44E09ACCCD4E54902716A">
    <w:name w:val="4120B1D31FC44E09ACCCD4E54902716A"/>
    <w:rsid w:val="00CC3B66"/>
  </w:style>
  <w:style w:type="paragraph" w:customStyle="1" w:styleId="C9441D1F51E643A6A82391AD1926C5EE">
    <w:name w:val="C9441D1F51E643A6A82391AD1926C5EE"/>
    <w:rsid w:val="00CC3B66"/>
  </w:style>
  <w:style w:type="paragraph" w:customStyle="1" w:styleId="B189ED97775541FDB274A4942D6AC080">
    <w:name w:val="B189ED97775541FDB274A4942D6AC080"/>
    <w:rsid w:val="00CC3B66"/>
  </w:style>
  <w:style w:type="paragraph" w:customStyle="1" w:styleId="ECE010ED295940EBA6890F0CA8CBCFA2">
    <w:name w:val="ECE010ED295940EBA6890F0CA8CBCFA2"/>
    <w:rsid w:val="00CC3B66"/>
  </w:style>
  <w:style w:type="paragraph" w:customStyle="1" w:styleId="A739AEB98FE946189845A749B08CEA62">
    <w:name w:val="A739AEB98FE946189845A749B08CEA62"/>
    <w:rsid w:val="00CC3B66"/>
  </w:style>
  <w:style w:type="paragraph" w:customStyle="1" w:styleId="CC852EF2015D4986B3C189C4D27144C8">
    <w:name w:val="CC852EF2015D4986B3C189C4D27144C8"/>
    <w:rsid w:val="00CC3B66"/>
  </w:style>
  <w:style w:type="paragraph" w:customStyle="1" w:styleId="3A4521CDAA5A467081302EA6F16977B7">
    <w:name w:val="3A4521CDAA5A467081302EA6F16977B7"/>
    <w:rsid w:val="00CC3B66"/>
  </w:style>
  <w:style w:type="paragraph" w:customStyle="1" w:styleId="C957AED1A6A0492FA3762CB1E6F9A800">
    <w:name w:val="C957AED1A6A0492FA3762CB1E6F9A800"/>
    <w:rsid w:val="00CC3B66"/>
  </w:style>
  <w:style w:type="paragraph" w:customStyle="1" w:styleId="2A3681EE89B64AC780FB17A63082535D">
    <w:name w:val="2A3681EE89B64AC780FB17A63082535D"/>
    <w:rsid w:val="00CC3B66"/>
  </w:style>
  <w:style w:type="paragraph" w:customStyle="1" w:styleId="1DCD1DCB3719437E816A22711C0207DE">
    <w:name w:val="1DCD1DCB3719437E816A22711C0207DE"/>
    <w:rsid w:val="00CC3B66"/>
  </w:style>
  <w:style w:type="paragraph" w:customStyle="1" w:styleId="9BEADD852710473A8EBC6FF6C8327186">
    <w:name w:val="9BEADD852710473A8EBC6FF6C8327186"/>
    <w:rsid w:val="00CC3B66"/>
  </w:style>
  <w:style w:type="paragraph" w:customStyle="1" w:styleId="C423A5B969984CB0B950F65BAB90436D">
    <w:name w:val="C423A5B969984CB0B950F65BAB90436D"/>
    <w:rsid w:val="00CC3B66"/>
  </w:style>
  <w:style w:type="paragraph" w:customStyle="1" w:styleId="222E19D80AA74BEC8598ACBBDA6B80CF">
    <w:name w:val="222E19D80AA74BEC8598ACBBDA6B80CF"/>
    <w:rsid w:val="00CC3B66"/>
  </w:style>
  <w:style w:type="paragraph" w:customStyle="1" w:styleId="CF5A5E0E059A43D994164FC246C833C1">
    <w:name w:val="CF5A5E0E059A43D994164FC246C833C1"/>
    <w:rsid w:val="00CC3B66"/>
  </w:style>
  <w:style w:type="paragraph" w:customStyle="1" w:styleId="24D4F79499C84D8A95C416E5E2D08B31">
    <w:name w:val="24D4F79499C84D8A95C416E5E2D08B31"/>
    <w:rsid w:val="00CC3B66"/>
  </w:style>
  <w:style w:type="paragraph" w:customStyle="1" w:styleId="EFDC9AAE584348B79E29F56134FD4B10">
    <w:name w:val="EFDC9AAE584348B79E29F56134FD4B10"/>
    <w:rsid w:val="00CC3B66"/>
  </w:style>
  <w:style w:type="paragraph" w:customStyle="1" w:styleId="C77DDE35242E4F3285B3FB2984E9DE72">
    <w:name w:val="C77DDE35242E4F3285B3FB2984E9DE72"/>
    <w:rsid w:val="00CC3B66"/>
  </w:style>
  <w:style w:type="paragraph" w:customStyle="1" w:styleId="68652480089F45D6A02697D980837020">
    <w:name w:val="68652480089F45D6A02697D980837020"/>
    <w:rsid w:val="00CC3B66"/>
  </w:style>
  <w:style w:type="paragraph" w:customStyle="1" w:styleId="C5906DA26ACD4DD881F149AE3507D032">
    <w:name w:val="C5906DA26ACD4DD881F149AE3507D032"/>
    <w:rsid w:val="00CC3B66"/>
  </w:style>
  <w:style w:type="paragraph" w:customStyle="1" w:styleId="0B85C3C396894E67AF2B644962CDBC17">
    <w:name w:val="0B85C3C396894E67AF2B644962CDBC17"/>
    <w:rsid w:val="00CC3B66"/>
  </w:style>
  <w:style w:type="paragraph" w:customStyle="1" w:styleId="BC848C78F9D6438DAD060F2A4A67BFED">
    <w:name w:val="BC848C78F9D6438DAD060F2A4A67BFED"/>
    <w:rsid w:val="00CC3B66"/>
  </w:style>
  <w:style w:type="paragraph" w:customStyle="1" w:styleId="D662138B6DD947968748F876E42F91C9">
    <w:name w:val="D662138B6DD947968748F876E42F91C9"/>
    <w:rsid w:val="00CC3B66"/>
  </w:style>
  <w:style w:type="paragraph" w:customStyle="1" w:styleId="2C87313F6DED4A048923E111DFEA329D">
    <w:name w:val="2C87313F6DED4A048923E111DFEA329D"/>
    <w:rsid w:val="00CC3B66"/>
  </w:style>
  <w:style w:type="paragraph" w:customStyle="1" w:styleId="037ECB0591E14A8793EB8409CD0DC66F">
    <w:name w:val="037ECB0591E14A8793EB8409CD0DC66F"/>
    <w:rsid w:val="00CC3B66"/>
  </w:style>
  <w:style w:type="paragraph" w:customStyle="1" w:styleId="3856ACDE778A4B3AB2FAB17E2865B73C">
    <w:name w:val="3856ACDE778A4B3AB2FAB17E2865B73C"/>
    <w:rsid w:val="00CC3B66"/>
  </w:style>
  <w:style w:type="paragraph" w:customStyle="1" w:styleId="F5AFB89068EC427ABC0B0FF2EE76FC6C">
    <w:name w:val="F5AFB89068EC427ABC0B0FF2EE76FC6C"/>
    <w:rsid w:val="00CC3B66"/>
  </w:style>
  <w:style w:type="paragraph" w:customStyle="1" w:styleId="802C6C33CEC441F685659EE10EA83F76">
    <w:name w:val="802C6C33CEC441F685659EE10EA83F76"/>
    <w:rsid w:val="00CC3B66"/>
  </w:style>
  <w:style w:type="paragraph" w:customStyle="1" w:styleId="F4283F7583CD435491A0D29009DFCA7D">
    <w:name w:val="F4283F7583CD435491A0D29009DFCA7D"/>
    <w:rsid w:val="00CC3B66"/>
  </w:style>
  <w:style w:type="paragraph" w:customStyle="1" w:styleId="0C6C4F765DD04A328DECB694CEC9CD1A">
    <w:name w:val="0C6C4F765DD04A328DECB694CEC9CD1A"/>
    <w:rsid w:val="00CC3B66"/>
  </w:style>
  <w:style w:type="paragraph" w:customStyle="1" w:styleId="9BFB18FB3C7444D3875C38F1AAE730CB">
    <w:name w:val="9BFB18FB3C7444D3875C38F1AAE730CB"/>
    <w:rsid w:val="00CC3B66"/>
  </w:style>
  <w:style w:type="paragraph" w:customStyle="1" w:styleId="9F924F5154F14AEDA208F2DE089F4F42">
    <w:name w:val="9F924F5154F14AEDA208F2DE089F4F42"/>
    <w:rsid w:val="00CC3B66"/>
  </w:style>
  <w:style w:type="paragraph" w:customStyle="1" w:styleId="313BE8E440A946AF8501E610502FD36E">
    <w:name w:val="313BE8E440A946AF8501E610502FD36E"/>
    <w:rsid w:val="00CC3B66"/>
  </w:style>
  <w:style w:type="paragraph" w:customStyle="1" w:styleId="DB9C57F8DAD34A4AA1B1DC31EBB194F8">
    <w:name w:val="DB9C57F8DAD34A4AA1B1DC31EBB194F8"/>
    <w:rsid w:val="00CC3B66"/>
  </w:style>
  <w:style w:type="paragraph" w:customStyle="1" w:styleId="C44946086D0A4BADBCF1CB32CF97477F">
    <w:name w:val="C44946086D0A4BADBCF1CB32CF97477F"/>
    <w:rsid w:val="00CC3B66"/>
  </w:style>
  <w:style w:type="paragraph" w:customStyle="1" w:styleId="27AFCB101D564D9B9780FA1439C7C220">
    <w:name w:val="27AFCB101D564D9B9780FA1439C7C220"/>
    <w:rsid w:val="00CC3B66"/>
  </w:style>
  <w:style w:type="paragraph" w:customStyle="1" w:styleId="263F0552FF4343C187F6C4F115F12C06">
    <w:name w:val="263F0552FF4343C187F6C4F115F12C06"/>
    <w:rsid w:val="00CC3B66"/>
  </w:style>
  <w:style w:type="paragraph" w:customStyle="1" w:styleId="825AD4E7CFB14155B140B26E9FEB61CC">
    <w:name w:val="825AD4E7CFB14155B140B26E9FEB61CC"/>
    <w:rsid w:val="00CC3B66"/>
  </w:style>
  <w:style w:type="paragraph" w:customStyle="1" w:styleId="95B67CFDCF1A4469A055857D3449B27E">
    <w:name w:val="95B67CFDCF1A4469A055857D3449B27E"/>
    <w:rsid w:val="00CC3B66"/>
  </w:style>
  <w:style w:type="paragraph" w:customStyle="1" w:styleId="EE1007B10EFA41FE843A7E29963C3B64">
    <w:name w:val="EE1007B10EFA41FE843A7E29963C3B64"/>
    <w:rsid w:val="00CC3B66"/>
  </w:style>
  <w:style w:type="paragraph" w:customStyle="1" w:styleId="B1B7889F89D043608ED5D96ADA3B382D">
    <w:name w:val="B1B7889F89D043608ED5D96ADA3B382D"/>
    <w:rsid w:val="00CC3B66"/>
  </w:style>
  <w:style w:type="paragraph" w:customStyle="1" w:styleId="D2D24E69DEE84030B471408F48A232BA">
    <w:name w:val="D2D24E69DEE84030B471408F48A232BA"/>
    <w:rsid w:val="00CC3B66"/>
  </w:style>
  <w:style w:type="paragraph" w:customStyle="1" w:styleId="890BE3704B954CD8A6BD1D4FD2E73798">
    <w:name w:val="890BE3704B954CD8A6BD1D4FD2E73798"/>
    <w:rsid w:val="00CC3B66"/>
  </w:style>
  <w:style w:type="paragraph" w:customStyle="1" w:styleId="6549E6620F7A405E84A677A7600610C5">
    <w:name w:val="6549E6620F7A405E84A677A7600610C5"/>
    <w:rsid w:val="00CC3B66"/>
  </w:style>
  <w:style w:type="paragraph" w:customStyle="1" w:styleId="33BD25886BB54EED9882A61CD4335FF2">
    <w:name w:val="33BD25886BB54EED9882A61CD4335FF2"/>
    <w:rsid w:val="00CC3B66"/>
  </w:style>
  <w:style w:type="paragraph" w:customStyle="1" w:styleId="26BF4BBAA1894BFCB64D1EFF7A41A4A3">
    <w:name w:val="26BF4BBAA1894BFCB64D1EFF7A41A4A3"/>
    <w:rsid w:val="00CC3B66"/>
  </w:style>
  <w:style w:type="paragraph" w:customStyle="1" w:styleId="A94F68BC897347B3A54FD939654A6784">
    <w:name w:val="A94F68BC897347B3A54FD939654A6784"/>
    <w:rsid w:val="00CC3B66"/>
  </w:style>
  <w:style w:type="paragraph" w:customStyle="1" w:styleId="E009556781FF4147AE47F560FDAB23B1">
    <w:name w:val="E009556781FF4147AE47F560FDAB23B1"/>
    <w:rsid w:val="00CC3B66"/>
  </w:style>
  <w:style w:type="paragraph" w:customStyle="1" w:styleId="2AF59BBD459D41A785CB4938859CB93D">
    <w:name w:val="2AF59BBD459D41A785CB4938859CB93D"/>
    <w:rsid w:val="00CC3B66"/>
  </w:style>
  <w:style w:type="paragraph" w:customStyle="1" w:styleId="74938B68C7EC487DA989BAEA6FDFA32D">
    <w:name w:val="74938B68C7EC487DA989BAEA6FDFA32D"/>
    <w:rsid w:val="00CC3B66"/>
  </w:style>
  <w:style w:type="paragraph" w:customStyle="1" w:styleId="9E1545276D2D485E8495A46D583C2C7E">
    <w:name w:val="9E1545276D2D485E8495A46D583C2C7E"/>
    <w:rsid w:val="00CC3B66"/>
  </w:style>
  <w:style w:type="paragraph" w:customStyle="1" w:styleId="53D926CFE4B748D1986415776A84C4D3">
    <w:name w:val="53D926CFE4B748D1986415776A84C4D3"/>
    <w:rsid w:val="00CC3B66"/>
  </w:style>
  <w:style w:type="paragraph" w:customStyle="1" w:styleId="BFCB37CB850448B1B9F299D0FFE51473">
    <w:name w:val="BFCB37CB850448B1B9F299D0FFE51473"/>
    <w:rsid w:val="00CC3B66"/>
  </w:style>
  <w:style w:type="paragraph" w:customStyle="1" w:styleId="7D7BB9BCEE9A4581A33A155C6876022E">
    <w:name w:val="7D7BB9BCEE9A4581A33A155C6876022E"/>
    <w:rsid w:val="00CC3B66"/>
  </w:style>
  <w:style w:type="paragraph" w:customStyle="1" w:styleId="382A1D3422994B73B3F2C43CA9AD582C">
    <w:name w:val="382A1D3422994B73B3F2C43CA9AD582C"/>
    <w:rsid w:val="00CC3B66"/>
  </w:style>
  <w:style w:type="paragraph" w:customStyle="1" w:styleId="1FEBD95E4CE34CFE8B32F92733D9E127">
    <w:name w:val="1FEBD95E4CE34CFE8B32F92733D9E127"/>
    <w:rsid w:val="00CC3B66"/>
  </w:style>
  <w:style w:type="paragraph" w:customStyle="1" w:styleId="730BE3F623F24CA1928400FDE72EF129">
    <w:name w:val="730BE3F623F24CA1928400FDE72EF129"/>
    <w:rsid w:val="00CC3B66"/>
  </w:style>
  <w:style w:type="paragraph" w:customStyle="1" w:styleId="B07DFC9074284C05BCD1A341258461F9">
    <w:name w:val="B07DFC9074284C05BCD1A341258461F9"/>
    <w:rsid w:val="00CC3B66"/>
  </w:style>
  <w:style w:type="paragraph" w:customStyle="1" w:styleId="3F7EA6C8CBAE491FAB63A8AC4F0B4725">
    <w:name w:val="3F7EA6C8CBAE491FAB63A8AC4F0B4725"/>
    <w:rsid w:val="00CC3B66"/>
  </w:style>
  <w:style w:type="paragraph" w:customStyle="1" w:styleId="5C2C67BD56254A98A0148AA8F40E6FE6">
    <w:name w:val="5C2C67BD56254A98A0148AA8F40E6FE6"/>
    <w:rsid w:val="00CC3B66"/>
  </w:style>
  <w:style w:type="paragraph" w:customStyle="1" w:styleId="B0CA70F51F8C4DE3AB5A78E4CD833C33">
    <w:name w:val="B0CA70F51F8C4DE3AB5A78E4CD833C33"/>
    <w:rsid w:val="00CC3B66"/>
  </w:style>
  <w:style w:type="paragraph" w:customStyle="1" w:styleId="5592BD8C18274407BC6C8B8C876CCF41">
    <w:name w:val="5592BD8C18274407BC6C8B8C876CCF41"/>
    <w:rsid w:val="00CC3B66"/>
  </w:style>
  <w:style w:type="paragraph" w:customStyle="1" w:styleId="104835337DD94EE39FF428EBCB849B3A">
    <w:name w:val="104835337DD94EE39FF428EBCB849B3A"/>
    <w:rsid w:val="00CC3B66"/>
  </w:style>
  <w:style w:type="paragraph" w:customStyle="1" w:styleId="6E766F1E9B074319A957476E5EF8449E">
    <w:name w:val="6E766F1E9B074319A957476E5EF8449E"/>
    <w:rsid w:val="00CC3B66"/>
  </w:style>
  <w:style w:type="paragraph" w:customStyle="1" w:styleId="64BEE4E03CAB48DB8B718A615B674D8C">
    <w:name w:val="64BEE4E03CAB48DB8B718A615B674D8C"/>
    <w:rsid w:val="00CC3B66"/>
  </w:style>
  <w:style w:type="paragraph" w:customStyle="1" w:styleId="93265881DD5B49228B7A5533D8D3D56C">
    <w:name w:val="93265881DD5B49228B7A5533D8D3D56C"/>
    <w:rsid w:val="00CC3B66"/>
  </w:style>
  <w:style w:type="paragraph" w:customStyle="1" w:styleId="0B17754622F2439F8002414887B74CD2">
    <w:name w:val="0B17754622F2439F8002414887B74CD2"/>
    <w:rsid w:val="00CC3B66"/>
  </w:style>
  <w:style w:type="paragraph" w:customStyle="1" w:styleId="C579A2CA06264D0E93AECD77698BA82B">
    <w:name w:val="C579A2CA06264D0E93AECD77698BA82B"/>
    <w:rsid w:val="00CC3B66"/>
  </w:style>
  <w:style w:type="paragraph" w:customStyle="1" w:styleId="19AC7BA8A750458AB26F762630F32856">
    <w:name w:val="19AC7BA8A750458AB26F762630F32856"/>
    <w:rsid w:val="00CC3B66"/>
  </w:style>
  <w:style w:type="paragraph" w:customStyle="1" w:styleId="EA5CFF69136A446988D1DC7DCFC2F9DA">
    <w:name w:val="EA5CFF69136A446988D1DC7DCFC2F9DA"/>
    <w:rsid w:val="00CC3B66"/>
  </w:style>
  <w:style w:type="paragraph" w:customStyle="1" w:styleId="247C51539F9D441E88962FC7913E1EB7">
    <w:name w:val="247C51539F9D441E88962FC7913E1EB7"/>
    <w:rsid w:val="00CC3B66"/>
  </w:style>
  <w:style w:type="paragraph" w:customStyle="1" w:styleId="EB9B9BEA0C234E2DA6D8D61804F988D7">
    <w:name w:val="EB9B9BEA0C234E2DA6D8D61804F988D7"/>
    <w:rsid w:val="00CC3B66"/>
  </w:style>
  <w:style w:type="paragraph" w:customStyle="1" w:styleId="1073D73787FA45AFBB03EC34CD32E378">
    <w:name w:val="1073D73787FA45AFBB03EC34CD32E378"/>
    <w:rsid w:val="00CC3B66"/>
  </w:style>
  <w:style w:type="paragraph" w:customStyle="1" w:styleId="E3C231DCA65F4CDAAFE5911CB18F43FC">
    <w:name w:val="E3C231DCA65F4CDAAFE5911CB18F43FC"/>
    <w:rsid w:val="00CC3B66"/>
  </w:style>
  <w:style w:type="paragraph" w:customStyle="1" w:styleId="905E2125A962415AAE7E1E73115A23DC">
    <w:name w:val="905E2125A962415AAE7E1E73115A23DC"/>
    <w:rsid w:val="00CC3B66"/>
  </w:style>
  <w:style w:type="paragraph" w:customStyle="1" w:styleId="15B27A35E7A14247B8765D55692192A1">
    <w:name w:val="15B27A35E7A14247B8765D55692192A1"/>
    <w:rsid w:val="00CC3B66"/>
  </w:style>
  <w:style w:type="paragraph" w:customStyle="1" w:styleId="94D39FB9492549E7937ED593A62774E4">
    <w:name w:val="94D39FB9492549E7937ED593A62774E4"/>
    <w:rsid w:val="00CC3B66"/>
  </w:style>
  <w:style w:type="paragraph" w:customStyle="1" w:styleId="FB0515BB95A94126A54DC6A845814A64">
    <w:name w:val="FB0515BB95A94126A54DC6A845814A64"/>
    <w:rsid w:val="00CC3B66"/>
  </w:style>
  <w:style w:type="paragraph" w:customStyle="1" w:styleId="8B2FF09CECD64E94A4F8FBCFABE264A1">
    <w:name w:val="8B2FF09CECD64E94A4F8FBCFABE264A1"/>
    <w:rsid w:val="00CC3B66"/>
  </w:style>
  <w:style w:type="paragraph" w:customStyle="1" w:styleId="90CD08A5BAA3493491F304380013A46E">
    <w:name w:val="90CD08A5BAA3493491F304380013A46E"/>
    <w:rsid w:val="00CC3B66"/>
  </w:style>
  <w:style w:type="paragraph" w:customStyle="1" w:styleId="2949CA191B5B496FA4A470AF06939871">
    <w:name w:val="2949CA191B5B496FA4A470AF06939871"/>
    <w:rsid w:val="00CC3B66"/>
  </w:style>
  <w:style w:type="paragraph" w:customStyle="1" w:styleId="318C71CC50744013A858CD244E23F1FD">
    <w:name w:val="318C71CC50744013A858CD244E23F1FD"/>
    <w:rsid w:val="00CC3B66"/>
  </w:style>
  <w:style w:type="paragraph" w:customStyle="1" w:styleId="575A95956BF84514A840AC94AB42ACAC">
    <w:name w:val="575A95956BF84514A840AC94AB42ACAC"/>
    <w:rsid w:val="00CC3B66"/>
  </w:style>
  <w:style w:type="paragraph" w:customStyle="1" w:styleId="6FA4595AD6264F67A769BEA8EB009824">
    <w:name w:val="6FA4595AD6264F67A769BEA8EB009824"/>
    <w:rsid w:val="00CC3B66"/>
  </w:style>
  <w:style w:type="paragraph" w:customStyle="1" w:styleId="260A89A0E7B0401692726A4C98655042">
    <w:name w:val="260A89A0E7B0401692726A4C98655042"/>
    <w:rsid w:val="00CC3B66"/>
  </w:style>
  <w:style w:type="paragraph" w:customStyle="1" w:styleId="22E412C4B39840168A171C92F0F306F6">
    <w:name w:val="22E412C4B39840168A171C92F0F306F6"/>
    <w:rsid w:val="00CC3B66"/>
  </w:style>
  <w:style w:type="paragraph" w:customStyle="1" w:styleId="2FAC0FDE9D7F4A4F9DA9BCDA4D4AD360">
    <w:name w:val="2FAC0FDE9D7F4A4F9DA9BCDA4D4AD360"/>
    <w:rsid w:val="00CC3B66"/>
  </w:style>
  <w:style w:type="paragraph" w:customStyle="1" w:styleId="BAE4A3844CF9401D9B5558E4B2E5C0BB">
    <w:name w:val="BAE4A3844CF9401D9B5558E4B2E5C0BB"/>
    <w:rsid w:val="00CC3B66"/>
  </w:style>
  <w:style w:type="paragraph" w:customStyle="1" w:styleId="C6369C83E0304793A08346FFB8C90F16">
    <w:name w:val="C6369C83E0304793A08346FFB8C90F16"/>
    <w:rsid w:val="00CC3B66"/>
  </w:style>
  <w:style w:type="paragraph" w:customStyle="1" w:styleId="D4F86AD370F2492EB2FF87043AA645EA">
    <w:name w:val="D4F86AD370F2492EB2FF87043AA645EA"/>
    <w:rsid w:val="00CC3B66"/>
  </w:style>
  <w:style w:type="paragraph" w:customStyle="1" w:styleId="58E5CF33857E4482A6C86691A89CF78A">
    <w:name w:val="58E5CF33857E4482A6C86691A89CF78A"/>
    <w:rsid w:val="00CC3B66"/>
  </w:style>
  <w:style w:type="paragraph" w:customStyle="1" w:styleId="9249BECED71143F6B230466DF0DDF759">
    <w:name w:val="9249BECED71143F6B230466DF0DDF759"/>
    <w:rsid w:val="00CC3B66"/>
  </w:style>
  <w:style w:type="paragraph" w:customStyle="1" w:styleId="FCBE18B981F44E7291E83A08BEE14E0E">
    <w:name w:val="FCBE18B981F44E7291E83A08BEE14E0E"/>
    <w:rsid w:val="00CC3B66"/>
  </w:style>
  <w:style w:type="paragraph" w:customStyle="1" w:styleId="8DD4BCB9E03A403FBBE408DD485FA627">
    <w:name w:val="8DD4BCB9E03A403FBBE408DD485FA627"/>
    <w:rsid w:val="00CC3B66"/>
  </w:style>
  <w:style w:type="paragraph" w:customStyle="1" w:styleId="2CCD81C75A6B4A31A6332446D481AFEA">
    <w:name w:val="2CCD81C75A6B4A31A6332446D481AFEA"/>
    <w:rsid w:val="00CC3B66"/>
  </w:style>
  <w:style w:type="paragraph" w:customStyle="1" w:styleId="D567FF5150F6419AA6B28E2713BA31E9">
    <w:name w:val="D567FF5150F6419AA6B28E2713BA31E9"/>
    <w:rsid w:val="00CC3B66"/>
  </w:style>
  <w:style w:type="paragraph" w:customStyle="1" w:styleId="39C62A53DBF34AB9A7568FAD1B0A91EF">
    <w:name w:val="39C62A53DBF34AB9A7568FAD1B0A91EF"/>
    <w:rsid w:val="00CC3B66"/>
  </w:style>
  <w:style w:type="paragraph" w:customStyle="1" w:styleId="E16ED2AB4A99441583F68C6743FC0D38">
    <w:name w:val="E16ED2AB4A99441583F68C6743FC0D38"/>
    <w:rsid w:val="00CC3B66"/>
  </w:style>
  <w:style w:type="paragraph" w:customStyle="1" w:styleId="5B0B9852894C489986880BBB98713E78">
    <w:name w:val="5B0B9852894C489986880BBB98713E78"/>
    <w:rsid w:val="00CC3B66"/>
  </w:style>
  <w:style w:type="paragraph" w:customStyle="1" w:styleId="7FFB7E7EC7994F8F81B0EB56C96A799D">
    <w:name w:val="7FFB7E7EC7994F8F81B0EB56C96A799D"/>
    <w:rsid w:val="00CC3B66"/>
  </w:style>
  <w:style w:type="paragraph" w:customStyle="1" w:styleId="BA84529783F04731BF24E37D59FCCF80">
    <w:name w:val="BA84529783F04731BF24E37D59FCCF80"/>
    <w:rsid w:val="00CC3B66"/>
  </w:style>
  <w:style w:type="paragraph" w:customStyle="1" w:styleId="F589B9870E864DC39277B58C21B5354D">
    <w:name w:val="F589B9870E864DC39277B58C21B5354D"/>
    <w:rsid w:val="00CC3B66"/>
  </w:style>
  <w:style w:type="paragraph" w:customStyle="1" w:styleId="BAE3F929BF154A19BCF7C61F900C8DB9">
    <w:name w:val="BAE3F929BF154A19BCF7C61F900C8DB9"/>
    <w:rsid w:val="00CC3B66"/>
  </w:style>
  <w:style w:type="paragraph" w:customStyle="1" w:styleId="B2628481BCF34AA6B36E0D65B4C2F014">
    <w:name w:val="B2628481BCF34AA6B36E0D65B4C2F014"/>
    <w:rsid w:val="00CC3B66"/>
  </w:style>
  <w:style w:type="paragraph" w:customStyle="1" w:styleId="C2291C67014640D2A69289DC2034C591">
    <w:name w:val="C2291C67014640D2A69289DC2034C591"/>
    <w:rsid w:val="00CC3B66"/>
  </w:style>
  <w:style w:type="paragraph" w:customStyle="1" w:styleId="C01E68C8866A4553BC0CA1E92FF6536D">
    <w:name w:val="C01E68C8866A4553BC0CA1E92FF6536D"/>
    <w:rsid w:val="00CC3B66"/>
  </w:style>
  <w:style w:type="paragraph" w:customStyle="1" w:styleId="085D9ADEA9D341799D74E15EFA22F59A">
    <w:name w:val="085D9ADEA9D341799D74E15EFA22F59A"/>
    <w:rsid w:val="00CC3B66"/>
  </w:style>
  <w:style w:type="paragraph" w:customStyle="1" w:styleId="1DA6E52AFBAA4E9781DB924C7228EAB3">
    <w:name w:val="1DA6E52AFBAA4E9781DB924C7228EAB3"/>
    <w:rsid w:val="00CC3B66"/>
  </w:style>
  <w:style w:type="paragraph" w:customStyle="1" w:styleId="4A4EC97164F8401EBED2803FEC7C9CF4">
    <w:name w:val="4A4EC97164F8401EBED2803FEC7C9CF4"/>
    <w:rsid w:val="00CC3B66"/>
  </w:style>
  <w:style w:type="paragraph" w:customStyle="1" w:styleId="4B01B35126DC4733BD657B726C04E945">
    <w:name w:val="4B01B35126DC4733BD657B726C04E945"/>
    <w:rsid w:val="00CC3B66"/>
  </w:style>
  <w:style w:type="paragraph" w:customStyle="1" w:styleId="F70F393EC0484F318F8B2053AD5FD216">
    <w:name w:val="F70F393EC0484F318F8B2053AD5FD216"/>
    <w:rsid w:val="00CC3B66"/>
  </w:style>
  <w:style w:type="paragraph" w:customStyle="1" w:styleId="FFD1B1465C914D6893C43CDD659932CB">
    <w:name w:val="FFD1B1465C914D6893C43CDD659932CB"/>
    <w:rsid w:val="00CC3B66"/>
  </w:style>
  <w:style w:type="paragraph" w:customStyle="1" w:styleId="D280C987EC334994B8C73E89683980DC">
    <w:name w:val="D280C987EC334994B8C73E89683980DC"/>
    <w:rsid w:val="00CC3B66"/>
  </w:style>
  <w:style w:type="paragraph" w:customStyle="1" w:styleId="A5A591EC59834EE984AA05B3070EBF7B">
    <w:name w:val="A5A591EC59834EE984AA05B3070EBF7B"/>
    <w:rsid w:val="00CC3B66"/>
  </w:style>
  <w:style w:type="paragraph" w:customStyle="1" w:styleId="7C11BF98039A4323A9F37586E1203A1C">
    <w:name w:val="7C11BF98039A4323A9F37586E1203A1C"/>
    <w:rsid w:val="00CC3B66"/>
  </w:style>
  <w:style w:type="paragraph" w:customStyle="1" w:styleId="06179279B1074A87839533A6FC96C67F">
    <w:name w:val="06179279B1074A87839533A6FC96C67F"/>
    <w:rsid w:val="00CC3B66"/>
  </w:style>
  <w:style w:type="paragraph" w:customStyle="1" w:styleId="6B32FA65A71A41DCA084E75F27B2160D">
    <w:name w:val="6B32FA65A71A41DCA084E75F27B2160D"/>
    <w:rsid w:val="00CC3B66"/>
  </w:style>
  <w:style w:type="paragraph" w:customStyle="1" w:styleId="9102C85BB45A48EEBBA9A859923AD4DF">
    <w:name w:val="9102C85BB45A48EEBBA9A859923AD4DF"/>
    <w:rsid w:val="00CC3B66"/>
  </w:style>
  <w:style w:type="paragraph" w:customStyle="1" w:styleId="A1EB9CE46E9748569772B83762F13BE4">
    <w:name w:val="A1EB9CE46E9748569772B83762F13BE4"/>
    <w:rsid w:val="00CC3B66"/>
  </w:style>
  <w:style w:type="paragraph" w:customStyle="1" w:styleId="9AF2AB2C41204A688DD3EF78F7FDF1E0">
    <w:name w:val="9AF2AB2C41204A688DD3EF78F7FDF1E0"/>
    <w:rsid w:val="00CC3B66"/>
  </w:style>
  <w:style w:type="paragraph" w:customStyle="1" w:styleId="AB1C53D5EE894E569ECBBF7273EBA193">
    <w:name w:val="AB1C53D5EE894E569ECBBF7273EBA193"/>
    <w:rsid w:val="00CC3B66"/>
  </w:style>
  <w:style w:type="paragraph" w:customStyle="1" w:styleId="4084FCEBE93048D7B86B223CE356F7C9">
    <w:name w:val="4084FCEBE93048D7B86B223CE356F7C9"/>
    <w:rsid w:val="00CC3B66"/>
  </w:style>
  <w:style w:type="paragraph" w:customStyle="1" w:styleId="2640F4916B634FBEA3CE1175E705D80F">
    <w:name w:val="2640F4916B634FBEA3CE1175E705D80F"/>
    <w:rsid w:val="00CC3B66"/>
  </w:style>
  <w:style w:type="paragraph" w:customStyle="1" w:styleId="C901968364BC4ADEB91DEA69FA8CB2A2">
    <w:name w:val="C901968364BC4ADEB91DEA69FA8CB2A2"/>
    <w:rsid w:val="00CC3B66"/>
  </w:style>
  <w:style w:type="paragraph" w:customStyle="1" w:styleId="2BA092DB3FD74C2E832156220742977C">
    <w:name w:val="2BA092DB3FD74C2E832156220742977C"/>
    <w:rsid w:val="00CC3B66"/>
  </w:style>
  <w:style w:type="paragraph" w:customStyle="1" w:styleId="1A3135991C9843A998460225EAF8D6BE">
    <w:name w:val="1A3135991C9843A998460225EAF8D6BE"/>
    <w:rsid w:val="00CC3B66"/>
  </w:style>
  <w:style w:type="paragraph" w:customStyle="1" w:styleId="4B41911CFD87460F9102E5D784BE408C">
    <w:name w:val="4B41911CFD87460F9102E5D784BE408C"/>
    <w:rsid w:val="00CC3B66"/>
  </w:style>
  <w:style w:type="paragraph" w:customStyle="1" w:styleId="015253A8D1D943CA8B0977AF1A2CEC7A">
    <w:name w:val="015253A8D1D943CA8B0977AF1A2CEC7A"/>
    <w:rsid w:val="00CC3B66"/>
  </w:style>
  <w:style w:type="paragraph" w:customStyle="1" w:styleId="895B0B9228E24A7FA45F79904B36A5A6">
    <w:name w:val="895B0B9228E24A7FA45F79904B36A5A6"/>
    <w:rsid w:val="00CC3B66"/>
  </w:style>
  <w:style w:type="paragraph" w:customStyle="1" w:styleId="1608F222F2BB4E978856A64FF670EEEF">
    <w:name w:val="1608F222F2BB4E978856A64FF670EEEF"/>
    <w:rsid w:val="00CC3B66"/>
  </w:style>
  <w:style w:type="paragraph" w:customStyle="1" w:styleId="33DB092515274526A3FDA9E163BC9DD8">
    <w:name w:val="33DB092515274526A3FDA9E163BC9DD8"/>
    <w:rsid w:val="00CC3B66"/>
  </w:style>
  <w:style w:type="paragraph" w:customStyle="1" w:styleId="A929D6ACFFD44004BFA462E3B0C0130C">
    <w:name w:val="A929D6ACFFD44004BFA462E3B0C0130C"/>
    <w:rsid w:val="00CC3B66"/>
  </w:style>
  <w:style w:type="paragraph" w:customStyle="1" w:styleId="D32123EB37DC4C7588E8433717F43D0E">
    <w:name w:val="D32123EB37DC4C7588E8433717F43D0E"/>
    <w:rsid w:val="00CC3B66"/>
  </w:style>
  <w:style w:type="paragraph" w:customStyle="1" w:styleId="BBF7244989AC4FA6A5F7FB848E099CD4">
    <w:name w:val="BBF7244989AC4FA6A5F7FB848E099CD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1">
    <w:name w:val="112F28B3EC3E4848BD1D652B208BC14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1">
    <w:name w:val="139DED57C633470184587D2CDA3196A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1">
    <w:name w:val="D32123EB37DC4C7588E8433717F43D0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
    <w:name w:val="FDEBBF10EB5A4998AE21F1F0F624B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1">
    <w:name w:val="05E86EF39EB14DB7BBB3EB5B220D4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1">
    <w:name w:val="E3CB5EB66E3D49A291D31A2A10F34EA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1">
    <w:name w:val="10B2E8D058B844A2B718D3ED2BD67C0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1">
    <w:name w:val="A8E7C540CF194C3281110DFA3D65BB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1">
    <w:name w:val="514C7C1BE5B149D996F5A952F70FC15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
    <w:name w:val="1E776BB5E36F4F639038CC21F3B372E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1">
    <w:name w:val="14F6E7E1F7EB41A0A80C3402CF1926C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1">
    <w:name w:val="A1682F6742A14495A6ADED8CC21272C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1">
    <w:name w:val="1DDDFF0AF90E4888B529CD6C02A7629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1">
    <w:name w:val="BBF7244989AC4FA6A5F7FB848E099CD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2">
    <w:name w:val="112F28B3EC3E4848BD1D652B208BC14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2">
    <w:name w:val="139DED57C633470184587D2CDA3196A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2">
    <w:name w:val="D32123EB37DC4C7588E8433717F43D0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1">
    <w:name w:val="FDEBBF10EB5A4998AE21F1F0F624BD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2">
    <w:name w:val="05E86EF39EB14DB7BBB3EB5B220D4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2">
    <w:name w:val="E3CB5EB66E3D49A291D31A2A10F34EA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2">
    <w:name w:val="10B2E8D058B844A2B718D3ED2BD67C0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2">
    <w:name w:val="A8E7C540CF194C3281110DFA3D65BB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2">
    <w:name w:val="514C7C1BE5B149D996F5A952F70FC15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1">
    <w:name w:val="1E776BB5E36F4F639038CC21F3B372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2">
    <w:name w:val="14F6E7E1F7EB41A0A80C3402CF1926C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2">
    <w:name w:val="A1682F6742A14495A6ADED8CC21272C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2">
    <w:name w:val="1DDDFF0AF90E4888B529CD6C02A7629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1">
    <w:name w:val="0094F2CDA5CC4D43ACA6EADF892F792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1">
    <w:name w:val="EF36195149FF4910930DC68CA415C8C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1">
    <w:name w:val="07145A868D7C47598232A524BF8644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1">
    <w:name w:val="B5E11F66A413474692C6FA0D5913F47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1">
    <w:name w:val="75CA4819FE124949AE3771F6B73AB5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1">
    <w:name w:val="65D39506D6B34017B106797692AF03F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1">
    <w:name w:val="B416B8FDD8C2410995777D189914B3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1">
    <w:name w:val="730BE3F623F24CA1928400FDE72EF1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1">
    <w:name w:val="B07DFC9074284C05BCD1A341258461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1">
    <w:name w:val="3F7EA6C8CBAE491FAB63A8AC4F0B472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1">
    <w:name w:val="5C2C67BD56254A98A0148AA8F40E6FE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1">
    <w:name w:val="B0CA70F51F8C4DE3AB5A78E4CD833C3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1">
    <w:name w:val="5592BD8C18274407BC6C8B8C876CCF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1">
    <w:name w:val="104835337DD94EE39FF428EBCB849B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1">
    <w:name w:val="6E766F1E9B074319A957476E5EF8449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1">
    <w:name w:val="64BEE4E03CAB48DB8B718A615B674D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1">
    <w:name w:val="93265881DD5B49228B7A5533D8D3D5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1">
    <w:name w:val="0B17754622F2439F8002414887B74CD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1">
    <w:name w:val="C579A2CA06264D0E93AECD77698BA82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1">
    <w:name w:val="19AC7BA8A750458AB26F762630F3285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1">
    <w:name w:val="EA5CFF69136A446988D1DC7DCFC2F9D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1">
    <w:name w:val="247C51539F9D441E88962FC7913E1E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1">
    <w:name w:val="1073D73787FA45AFBB03EC34CD32E37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1">
    <w:name w:val="E3C231DCA65F4CDAAFE5911CB18F43F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1">
    <w:name w:val="905E2125A962415AAE7E1E73115A23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1">
    <w:name w:val="15B27A35E7A14247B8765D55692192A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1">
    <w:name w:val="94D39FB9492549E7937ED593A62774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1">
    <w:name w:val="F589B9870E864DC39277B58C21B535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1">
    <w:name w:val="BAE3F929BF154A19BCF7C61F900C8D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1">
    <w:name w:val="B2628481BCF34AA6B36E0D65B4C2F01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1">
    <w:name w:val="C2291C67014640D2A69289DC2034C59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1">
    <w:name w:val="C01E68C8866A4553BC0CA1E92FF65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1">
    <w:name w:val="085D9ADEA9D341799D74E15EFA22F5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1">
    <w:name w:val="1DA6E52AFBAA4E9781DB924C7228EAB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1">
    <w:name w:val="4A4EC97164F8401EBED2803FEC7C9CF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1">
    <w:name w:val="4B01B35126DC4733BD657B726C04E94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1">
    <w:name w:val="F70F393EC0484F318F8B2053AD5FD21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1">
    <w:name w:val="FFD1B1465C914D6893C43CDD659932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1">
    <w:name w:val="D280C987EC334994B8C73E89683980D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1">
    <w:name w:val="A5A591EC59834EE984AA05B3070EBF7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1">
    <w:name w:val="7C11BF98039A4323A9F37586E1203A1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1">
    <w:name w:val="06179279B1074A87839533A6FC96C6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1">
    <w:name w:val="6B32FA65A71A41DCA084E75F27B216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1">
    <w:name w:val="9102C85BB45A48EEBBA9A859923AD4D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1">
    <w:name w:val="A1EB9CE46E9748569772B83762F13BE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1">
    <w:name w:val="9AF2AB2C41204A688DD3EF78F7FDF1E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1">
    <w:name w:val="AB1C53D5EE894E569ECBBF7273EBA19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1">
    <w:name w:val="4084FCEBE93048D7B86B223CE356F7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1">
    <w:name w:val="2640F4916B634FBEA3CE1175E705D80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1">
    <w:name w:val="C901968364BC4ADEB91DEA69FA8CB2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1">
    <w:name w:val="2BA092DB3FD74C2E832156220742977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1">
    <w:name w:val="1A3135991C9843A998460225EAF8D6B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1">
    <w:name w:val="4B41911CFD87460F9102E5D784BE40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1">
    <w:name w:val="015253A8D1D943CA8B0977AF1A2CEC7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1">
    <w:name w:val="895B0B9228E24A7FA45F79904B36A5A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1">
    <w:name w:val="1608F222F2BB4E978856A64FF670EE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1">
    <w:name w:val="33DB092515274526A3FDA9E163BC9DD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1">
    <w:name w:val="AFF61BB0123647F2BD40773B5A73C44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1">
    <w:name w:val="B4239C10B96343238EB5F4862758499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1">
    <w:name w:val="BECF9855826A4BA3A537F9D9F48C61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1">
    <w:name w:val="A1004772D4D04AA391CC46136EFFCD1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1">
    <w:name w:val="5AD39EC448D24D15BD107D7036B937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1">
    <w:name w:val="137FE856C85648EA96BA7C284F5E81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1">
    <w:name w:val="63E9F05FD30C44DDAF46E8AD47CB80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1">
    <w:name w:val="54431CB867C24611A3005D6E35346BD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1">
    <w:name w:val="57532280F1E444328D1492D2A363A88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1">
    <w:name w:val="2BF733045F384C3EB5005652CD2E780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1">
    <w:name w:val="9C90A6902B2346AEB846AEBE67916D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1">
    <w:name w:val="992051F5021C4DED9B96F10E9DCB25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1">
    <w:name w:val="A336DE389DAE4B3DA4836B372B79CF0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1">
    <w:name w:val="BD058A5D42F140AEAC6B5D55E25197E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1">
    <w:name w:val="411FB1FF90D844A3B8023E7265C2DF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1">
    <w:name w:val="B2890A7EF38848A5B9915895FA9009B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1">
    <w:name w:val="7AB212F1E73B4779BCE99506D4DD716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1">
    <w:name w:val="78967055CD8C4C18B07B4BBCC3FFD5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1">
    <w:name w:val="A56AF18AAECF4717B95358FF1392AF5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1">
    <w:name w:val="85836020FEDD4AC78D73276A919E69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1">
    <w:name w:val="099E3487F5DB4A80B317760172C0A12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1">
    <w:name w:val="ED3C87AB7CBB434199F09C3C5725143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1">
    <w:name w:val="94E2631A5F4249D79F54CDD737E79F0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1">
    <w:name w:val="447BD9E0DE744056AE2487BC7CEE534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1">
    <w:name w:val="C1C85FA97EB749A09126B60A9A78290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1">
    <w:name w:val="4120B1D31FC44E09ACCCD4E54902716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1">
    <w:name w:val="C9441D1F51E643A6A82391AD1926C5E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1">
    <w:name w:val="B189ED97775541FDB274A4942D6AC0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1">
    <w:name w:val="ECE010ED295940EBA6890F0CA8CBCFA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1">
    <w:name w:val="A739AEB98FE946189845A749B08CEA6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1">
    <w:name w:val="781A3CB3A485479A8194BF988ABAFAF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1">
    <w:name w:val="CC852EF2015D4986B3C189C4D27144C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1">
    <w:name w:val="3A4521CDAA5A467081302EA6F16977B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1">
    <w:name w:val="C957AED1A6A0492FA3762CB1E6F9A80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1">
    <w:name w:val="A33DF938637C480E968BA34FFE8489E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1">
    <w:name w:val="1CBA0FD33A094627A1537E2EBA60E0B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1">
    <w:name w:val="2A3681EE89B64AC780FB17A6308253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1">
    <w:name w:val="1DCD1DCB3719437E816A22711C0207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1">
    <w:name w:val="9BEADD852710473A8EBC6FF6C832718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1">
    <w:name w:val="CCFBDFC403074652AF3E4EB24F70B12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1">
    <w:name w:val="7BCCA404FC06494E93837B4EB7514C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1">
    <w:name w:val="824439A40A574276901BDAEC1426529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1">
    <w:name w:val="F7F5FD9932D54859B0948ACFFDA2668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1">
    <w:name w:val="3089D6EB9F494B91890BC5D0D977EDE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1">
    <w:name w:val="A62FE2BF388C450A85A0221BFFB617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1">
    <w:name w:val="781497153B8A42B998AD9D4EFD003A05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1">
    <w:name w:val="8B9844F0ACDE48F7B7E553C01E4370A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1">
    <w:name w:val="FBB153DF57AA49E0BD80043DE1E2D05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1">
    <w:name w:val="D3793EDF7B824526AB40C83FE0B5C72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1">
    <w:name w:val="364CC842B3BA447E9735FF19F24D7C2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1">
    <w:name w:val="03089D4EE98B4B2690FAC47C3466FB44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1">
    <w:name w:val="0000A239283B4D949C3BC02A44EA0953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1">
    <w:name w:val="DC1E08921AEA4CC7BED6A8EA88F3434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1">
    <w:name w:val="E3726A3D11CC42F2AA7CD318C8272BE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1">
    <w:name w:val="4D8C559AE8D749B7BCE8A24240F6B37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1">
    <w:name w:val="E6668CC63509409BB9B6F131BFCB78D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1">
    <w:name w:val="AAF7DB454C7341F6AC264AB0D133018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1">
    <w:name w:val="809D98227316401CA701EAA32AB627B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1">
    <w:name w:val="31B8E4825C1245E6A3C679CF44B1BC6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1">
    <w:name w:val="CB280BAEE3E547B8BADD2F96CBF3918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1">
    <w:name w:val="1956D96769E3475AB9BD6209C413E22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1">
    <w:name w:val="C3969FC49C644CA198F701046519E7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1">
    <w:name w:val="A1FB7B30E15945D7AB7863F0BEFA614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1">
    <w:name w:val="F9348B3F44D14751AD6F7B390FD1614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1">
    <w:name w:val="3457EA9DC691409E87E723AA77E7C13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1">
    <w:name w:val="C423A5B969984CB0B950F65BAB90436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1">
    <w:name w:val="222E19D80AA74BEC8598ACBBDA6B80C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1">
    <w:name w:val="CF5A5E0E059A43D994164FC246C833C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1">
    <w:name w:val="24D4F79499C84D8A95C416E5E2D08B31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1">
    <w:name w:val="EFDC9AAE584348B79E29F56134FD4B1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1">
    <w:name w:val="C77DDE35242E4F3285B3FB2984E9DE7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1">
    <w:name w:val="68652480089F45D6A02697D9808370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1">
    <w:name w:val="C5906DA26ACD4DD881F149AE3507D03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1">
    <w:name w:val="0B85C3C396894E67AF2B644962CDBC17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1">
    <w:name w:val="C4B31A5448A74F1896C460E7A7A211C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1">
    <w:name w:val="BC848C78F9D6438DAD060F2A4A67BFE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1">
    <w:name w:val="D662138B6DD947968748F876E42F91C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1">
    <w:name w:val="2C87313F6DED4A048923E111DFEA329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1">
    <w:name w:val="037ECB0591E14A8793EB8409CD0DC66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1">
    <w:name w:val="3856ACDE778A4B3AB2FAB17E2865B73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1">
    <w:name w:val="F5AFB89068EC427ABC0B0FF2EE76FC6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1">
    <w:name w:val="802C6C33CEC441F685659EE10EA83F7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1">
    <w:name w:val="F4283F7583CD435491A0D29009DFCA7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1">
    <w:name w:val="0C6C4F765DD04A328DECB694CEC9CD1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1">
    <w:name w:val="9BFB18FB3C7444D3875C38F1AAE730CB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1">
    <w:name w:val="9F924F5154F14AEDA208F2DE089F4F42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1">
    <w:name w:val="313BE8E440A946AF8501E610502FD36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1">
    <w:name w:val="27AFCB101D564D9B9780FA1439C7C220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1">
    <w:name w:val="DB9C57F8DAD34A4AA1B1DC31EBB194F8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1">
    <w:name w:val="C44946086D0A4BADBCF1CB32CF97477F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1">
    <w:name w:val="263F0552FF4343C187F6C4F115F12C0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1">
    <w:name w:val="8A07E79C7DEE4E5698BEE60F5A9E47F6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
    <w:name w:val="7888BEB614064D7297B92A3A42EE79BD"/>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1">
    <w:name w:val="4E6069A4C1DC4830AAB5875987F185A9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
    <w:name w:val="46EBCD980A8643FE832CEA6DD2B2BD3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
    <w:name w:val="B81E05DE2EFC4DFC95E740EB3BCD8F5E"/>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1">
    <w:name w:val="825AD4E7CFB14155B140B26E9FEB61CC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1">
    <w:name w:val="63D032EB056545D8A60CE3E9AAF0FED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
    <w:name w:val="1F7519EDD56F4ED6BE9FA5AACE244C4A"/>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2">
    <w:name w:val="BBF7244989AC4FA6A5F7FB848E099CD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3">
    <w:name w:val="112F28B3EC3E4848BD1D652B208BC14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3">
    <w:name w:val="139DED57C633470184587D2CDA3196A5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3">
    <w:name w:val="D32123EB37DC4C7588E8433717F43D0E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2">
    <w:name w:val="FDEBBF10EB5A4998AE21F1F0F624BD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3">
    <w:name w:val="05E86EF39EB14DB7BBB3EB5B220D4141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3">
    <w:name w:val="E3CB5EB66E3D49A291D31A2A10F34EA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3">
    <w:name w:val="10B2E8D058B844A2B718D3ED2BD67C09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3">
    <w:name w:val="A8E7C540CF194C3281110DFA3D65BB2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3">
    <w:name w:val="514C7C1BE5B149D996F5A952F70FC15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2">
    <w:name w:val="1E776BB5E36F4F639038CC21F3B372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3">
    <w:name w:val="BBF7244989AC4FA6A5F7FB848E099CD4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4">
    <w:name w:val="112F28B3EC3E4848BD1D652B208BC14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4">
    <w:name w:val="139DED57C633470184587D2CDA3196A5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4">
    <w:name w:val="D32123EB37DC4C7588E8433717F43D0E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3">
    <w:name w:val="FDEBBF10EB5A4998AE21F1F0F624BD42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4">
    <w:name w:val="05E86EF39EB14DB7BBB3EB5B220D4141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4">
    <w:name w:val="E3CB5EB66E3D49A291D31A2A10F34EA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4">
    <w:name w:val="10B2E8D058B844A2B718D3ED2BD67C09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4">
    <w:name w:val="A8E7C540CF194C3281110DFA3D65BB23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4">
    <w:name w:val="514C7C1BE5B149D996F5A952F70FC1524"/>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3">
    <w:name w:val="1E776BB5E36F4F639038CC21F3B372ED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3">
    <w:name w:val="14F6E7E1F7EB41A0A80C3402CF1926CA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3">
    <w:name w:val="A1682F6742A14495A6ADED8CC21272C3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3">
    <w:name w:val="1DDDFF0AF90E4888B529CD6C02A762973"/>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2">
    <w:name w:val="0094F2CDA5CC4D43ACA6EADF892F792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2">
    <w:name w:val="EF36195149FF4910930DC68CA415C8C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2">
    <w:name w:val="07145A868D7C47598232A524BF8644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2">
    <w:name w:val="B5E11F66A413474692C6FA0D5913F47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2">
    <w:name w:val="75CA4819FE124949AE3771F6B73AB5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2">
    <w:name w:val="65D39506D6B34017B106797692AF03F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2">
    <w:name w:val="B416B8FDD8C2410995777D189914B3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2">
    <w:name w:val="730BE3F623F24CA1928400FDE72EF1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2">
    <w:name w:val="B07DFC9074284C05BCD1A341258461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2">
    <w:name w:val="3F7EA6C8CBAE491FAB63A8AC4F0B472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2">
    <w:name w:val="5C2C67BD56254A98A0148AA8F40E6FE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2">
    <w:name w:val="B0CA70F51F8C4DE3AB5A78E4CD833C3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2">
    <w:name w:val="5592BD8C18274407BC6C8B8C876CCF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2">
    <w:name w:val="104835337DD94EE39FF428EBCB849B3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2">
    <w:name w:val="6E766F1E9B074319A957476E5EF8449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2">
    <w:name w:val="64BEE4E03CAB48DB8B718A615B674D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2">
    <w:name w:val="93265881DD5B49228B7A5533D8D3D5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2">
    <w:name w:val="0B17754622F2439F8002414887B74CD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2">
    <w:name w:val="C579A2CA06264D0E93AECD77698BA82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2">
    <w:name w:val="19AC7BA8A750458AB26F762630F3285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2">
    <w:name w:val="EA5CFF69136A446988D1DC7DCFC2F9D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2">
    <w:name w:val="247C51539F9D441E88962FC7913E1E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2">
    <w:name w:val="1073D73787FA45AFBB03EC34CD32E37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2">
    <w:name w:val="E3C231DCA65F4CDAAFE5911CB18F43F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2">
    <w:name w:val="905E2125A962415AAE7E1E73115A23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2">
    <w:name w:val="15B27A35E7A14247B8765D55692192A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2">
    <w:name w:val="94D39FB9492549E7937ED593A62774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2">
    <w:name w:val="F589B9870E864DC39277B58C21B535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2">
    <w:name w:val="BAE3F929BF154A19BCF7C61F900C8D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2">
    <w:name w:val="B2628481BCF34AA6B36E0D65B4C2F01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2">
    <w:name w:val="C2291C67014640D2A69289DC2034C59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2">
    <w:name w:val="C01E68C8866A4553BC0CA1E92FF65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2">
    <w:name w:val="085D9ADEA9D341799D74E15EFA22F5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2">
    <w:name w:val="1DA6E52AFBAA4E9781DB924C7228EAB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2">
    <w:name w:val="4A4EC97164F8401EBED2803FEC7C9CF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2">
    <w:name w:val="4B01B35126DC4733BD657B726C04E94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2">
    <w:name w:val="F70F393EC0484F318F8B2053AD5FD21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2">
    <w:name w:val="FFD1B1465C914D6893C43CDD659932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2">
    <w:name w:val="D280C987EC334994B8C73E89683980D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2">
    <w:name w:val="A5A591EC59834EE984AA05B3070EBF7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2">
    <w:name w:val="7C11BF98039A4323A9F37586E1203A1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2">
    <w:name w:val="06179279B1074A87839533A6FC96C6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2">
    <w:name w:val="6B32FA65A71A41DCA084E75F27B216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2">
    <w:name w:val="9102C85BB45A48EEBBA9A859923AD4D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2">
    <w:name w:val="A1EB9CE46E9748569772B83762F13BE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2">
    <w:name w:val="9AF2AB2C41204A688DD3EF78F7FDF1E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2">
    <w:name w:val="AB1C53D5EE894E569ECBBF7273EBA19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2">
    <w:name w:val="4084FCEBE93048D7B86B223CE356F7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2">
    <w:name w:val="2640F4916B634FBEA3CE1175E705D80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2">
    <w:name w:val="C901968364BC4ADEB91DEA69FA8CB2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2">
    <w:name w:val="2BA092DB3FD74C2E832156220742977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2">
    <w:name w:val="1A3135991C9843A998460225EAF8D6B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2">
    <w:name w:val="4B41911CFD87460F9102E5D784BE40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2">
    <w:name w:val="015253A8D1D943CA8B0977AF1A2CEC7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2">
    <w:name w:val="895B0B9228E24A7FA45F79904B36A5A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2">
    <w:name w:val="1608F222F2BB4E978856A64FF670EE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2">
    <w:name w:val="33DB092515274526A3FDA9E163BC9DD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2">
    <w:name w:val="AFF61BB0123647F2BD40773B5A73C44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2">
    <w:name w:val="B4239C10B96343238EB5F4862758499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2">
    <w:name w:val="BECF9855826A4BA3A537F9D9F48C61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2">
    <w:name w:val="A1004772D4D04AA391CC46136EFFCD1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2">
    <w:name w:val="5AD39EC448D24D15BD107D7036B937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2">
    <w:name w:val="137FE856C85648EA96BA7C284F5E81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2">
    <w:name w:val="63E9F05FD30C44DDAF46E8AD47CB80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2">
    <w:name w:val="54431CB867C24611A3005D6E35346BD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2">
    <w:name w:val="57532280F1E444328D1492D2A363A88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2">
    <w:name w:val="2BF733045F384C3EB5005652CD2E780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2">
    <w:name w:val="9C90A6902B2346AEB846AEBE67916D5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2">
    <w:name w:val="992051F5021C4DED9B96F10E9DCB25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2">
    <w:name w:val="A336DE389DAE4B3DA4836B372B79CF0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2">
    <w:name w:val="BD058A5D42F140AEAC6B5D55E25197E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2">
    <w:name w:val="411FB1FF90D844A3B8023E7265C2DF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2">
    <w:name w:val="B2890A7EF38848A5B9915895FA9009B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2">
    <w:name w:val="7AB212F1E73B4779BCE99506D4DD716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2">
    <w:name w:val="78967055CD8C4C18B07B4BBCC3FFD5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2">
    <w:name w:val="A56AF18AAECF4717B95358FF1392AF5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2">
    <w:name w:val="85836020FEDD4AC78D73276A919E69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2">
    <w:name w:val="099E3487F5DB4A80B317760172C0A12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2">
    <w:name w:val="ED3C87AB7CBB434199F09C3C5725143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2">
    <w:name w:val="94E2631A5F4249D79F54CDD737E79F0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2">
    <w:name w:val="447BD9E0DE744056AE2487BC7CEE534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2">
    <w:name w:val="C1C85FA97EB749A09126B60A9A78290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2">
    <w:name w:val="4120B1D31FC44E09ACCCD4E54902716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2">
    <w:name w:val="C9441D1F51E643A6A82391AD1926C5E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2">
    <w:name w:val="B189ED97775541FDB274A4942D6AC0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2">
    <w:name w:val="ECE010ED295940EBA6890F0CA8CBCFA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2">
    <w:name w:val="A739AEB98FE946189845A749B08CEA6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2">
    <w:name w:val="781A3CB3A485479A8194BF988ABAFAF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2">
    <w:name w:val="CC852EF2015D4986B3C189C4D27144C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2">
    <w:name w:val="3A4521CDAA5A467081302EA6F16977B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2">
    <w:name w:val="C957AED1A6A0492FA3762CB1E6F9A80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2">
    <w:name w:val="A33DF938637C480E968BA34FFE8489E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2">
    <w:name w:val="1CBA0FD33A094627A1537E2EBA60E0B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2">
    <w:name w:val="2A3681EE89B64AC780FB17A6308253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2">
    <w:name w:val="1DCD1DCB3719437E816A22711C0207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2">
    <w:name w:val="9BEADD852710473A8EBC6FF6C832718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2">
    <w:name w:val="CCFBDFC403074652AF3E4EB24F70B12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2">
    <w:name w:val="7BCCA404FC06494E93837B4EB7514C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2">
    <w:name w:val="824439A40A574276901BDAEC1426529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2">
    <w:name w:val="F7F5FD9932D54859B0948ACFFDA2668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2">
    <w:name w:val="3089D6EB9F494B91890BC5D0D977EDE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2">
    <w:name w:val="A62FE2BF388C450A85A0221BFFB617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2">
    <w:name w:val="781497153B8A42B998AD9D4EFD003A05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2">
    <w:name w:val="8B9844F0ACDE48F7B7E553C01E4370A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2">
    <w:name w:val="FBB153DF57AA49E0BD80043DE1E2D05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2">
    <w:name w:val="D3793EDF7B824526AB40C83FE0B5C72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2">
    <w:name w:val="364CC842B3BA447E9735FF19F24D7C2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2">
    <w:name w:val="03089D4EE98B4B2690FAC47C3466FB44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2">
    <w:name w:val="0000A239283B4D949C3BC02A44EA0953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2">
    <w:name w:val="DC1E08921AEA4CC7BED6A8EA88F3434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2">
    <w:name w:val="E3726A3D11CC42F2AA7CD318C8272BE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2">
    <w:name w:val="4D8C559AE8D749B7BCE8A24240F6B37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2">
    <w:name w:val="E6668CC63509409BB9B6F131BFCB78D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2">
    <w:name w:val="AAF7DB454C7341F6AC264AB0D133018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2">
    <w:name w:val="809D98227316401CA701EAA32AB627B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2">
    <w:name w:val="31B8E4825C1245E6A3C679CF44B1BC6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2">
    <w:name w:val="CB280BAEE3E547B8BADD2F96CBF3918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2">
    <w:name w:val="1956D96769E3475AB9BD6209C413E22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2">
    <w:name w:val="C3969FC49C644CA198F701046519E7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2">
    <w:name w:val="A1FB7B30E15945D7AB7863F0BEFA614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2">
    <w:name w:val="F9348B3F44D14751AD6F7B390FD1614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2">
    <w:name w:val="3457EA9DC691409E87E723AA77E7C13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2">
    <w:name w:val="C423A5B969984CB0B950F65BAB90436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2">
    <w:name w:val="222E19D80AA74BEC8598ACBBDA6B80C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2">
    <w:name w:val="CF5A5E0E059A43D994164FC246C833C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2">
    <w:name w:val="24D4F79499C84D8A95C416E5E2D08B31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2">
    <w:name w:val="EFDC9AAE584348B79E29F56134FD4B1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2">
    <w:name w:val="C77DDE35242E4F3285B3FB2984E9DE7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2">
    <w:name w:val="68652480089F45D6A02697D9808370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2">
    <w:name w:val="C5906DA26ACD4DD881F149AE3507D03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2">
    <w:name w:val="0B85C3C396894E67AF2B644962CDBC17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2">
    <w:name w:val="C4B31A5448A74F1896C460E7A7A211C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2">
    <w:name w:val="BC848C78F9D6438DAD060F2A4A67BFE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2">
    <w:name w:val="D662138B6DD947968748F876E42F91C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2">
    <w:name w:val="2C87313F6DED4A048923E111DFEA329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2">
    <w:name w:val="037ECB0591E14A8793EB8409CD0DC66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2">
    <w:name w:val="3856ACDE778A4B3AB2FAB17E2865B73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2">
    <w:name w:val="F5AFB89068EC427ABC0B0FF2EE76FC6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2">
    <w:name w:val="802C6C33CEC441F685659EE10EA83F7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2">
    <w:name w:val="F4283F7583CD435491A0D29009DFCA7D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2">
    <w:name w:val="0C6C4F765DD04A328DECB694CEC9CD1A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2">
    <w:name w:val="9BFB18FB3C7444D3875C38F1AAE730CB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2">
    <w:name w:val="9F924F5154F14AEDA208F2DE089F4F42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2">
    <w:name w:val="313BE8E440A946AF8501E610502FD36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2">
    <w:name w:val="27AFCB101D564D9B9780FA1439C7C220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2">
    <w:name w:val="DB9C57F8DAD34A4AA1B1DC31EBB194F8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2">
    <w:name w:val="C44946086D0A4BADBCF1CB32CF97477F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2">
    <w:name w:val="263F0552FF4343C187F6C4F115F12C0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2">
    <w:name w:val="8A07E79C7DEE4E5698BEE60F5A9E47F6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1">
    <w:name w:val="7888BEB614064D7297B92A3A42EE79BD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2">
    <w:name w:val="4E6069A4C1DC4830AAB5875987F185A9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1">
    <w:name w:val="46EBCD980A8643FE832CEA6DD2B2BD3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1">
    <w:name w:val="B81E05DE2EFC4DFC95E740EB3BCD8F5E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2">
    <w:name w:val="825AD4E7CFB14155B140B26E9FEB61CC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2">
    <w:name w:val="63D032EB056545D8A60CE3E9AAF0FEDE2"/>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1">
    <w:name w:val="1F7519EDD56F4ED6BE9FA5AACE244C4A1"/>
    <w:rsid w:val="00CC3B66"/>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4">
    <w:name w:val="BBF7244989AC4FA6A5F7FB848E099CD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5">
    <w:name w:val="112F28B3EC3E4848BD1D652B208BC14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5">
    <w:name w:val="139DED57C633470184587D2CDA3196A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5">
    <w:name w:val="D32123EB37DC4C7588E8433717F43D0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4">
    <w:name w:val="FDEBBF10EB5A4998AE21F1F0F624BD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5">
    <w:name w:val="05E86EF39EB14DB7BBB3EB5B220D4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5">
    <w:name w:val="E3CB5EB66E3D49A291D31A2A10F34EA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5">
    <w:name w:val="10B2E8D058B844A2B718D3ED2BD67C0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5">
    <w:name w:val="A8E7C540CF194C3281110DFA3D65BB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5">
    <w:name w:val="514C7C1BE5B149D996F5A952F70FC15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4">
    <w:name w:val="1E776BB5E36F4F639038CC21F3B372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4">
    <w:name w:val="14F6E7E1F7EB41A0A80C3402CF1926C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4">
    <w:name w:val="A1682F6742A14495A6ADED8CC21272C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4">
    <w:name w:val="1DDDFF0AF90E4888B529CD6C02A7629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3">
    <w:name w:val="0094F2CDA5CC4D43ACA6EADF892F792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3">
    <w:name w:val="EF36195149FF4910930DC68CA415C8C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3">
    <w:name w:val="07145A868D7C47598232A524BF8644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3">
    <w:name w:val="B5E11F66A413474692C6FA0D5913F47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3">
    <w:name w:val="75CA4819FE124949AE3771F6B73AB5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3">
    <w:name w:val="65D39506D6B34017B106797692AF03F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3">
    <w:name w:val="B416B8FDD8C2410995777D189914B3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3">
    <w:name w:val="730BE3F623F24CA1928400FDE72EF1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3">
    <w:name w:val="B07DFC9074284C05BCD1A341258461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3">
    <w:name w:val="3F7EA6C8CBAE491FAB63A8AC4F0B472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3">
    <w:name w:val="5C2C67BD56254A98A0148AA8F40E6FE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3">
    <w:name w:val="B0CA70F51F8C4DE3AB5A78E4CD833C3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3">
    <w:name w:val="5592BD8C18274407BC6C8B8C876CCF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3">
    <w:name w:val="104835337DD94EE39FF428EBCB849B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3">
    <w:name w:val="6E766F1E9B074319A957476E5EF8449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3">
    <w:name w:val="64BEE4E03CAB48DB8B718A615B674D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3">
    <w:name w:val="93265881DD5B49228B7A5533D8D3D5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3">
    <w:name w:val="0B17754622F2439F8002414887B74CD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3">
    <w:name w:val="C579A2CA06264D0E93AECD77698BA82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3">
    <w:name w:val="19AC7BA8A750458AB26F762630F3285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3">
    <w:name w:val="EA5CFF69136A446988D1DC7DCFC2F9D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3">
    <w:name w:val="247C51539F9D441E88962FC7913E1E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3">
    <w:name w:val="1073D73787FA45AFBB03EC34CD32E37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3">
    <w:name w:val="E3C231DCA65F4CDAAFE5911CB18F43F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3">
    <w:name w:val="905E2125A962415AAE7E1E73115A23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3">
    <w:name w:val="15B27A35E7A14247B8765D55692192A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3">
    <w:name w:val="94D39FB9492549E7937ED593A62774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3">
    <w:name w:val="F589B9870E864DC39277B58C21B535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3">
    <w:name w:val="BAE3F929BF154A19BCF7C61F900C8D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3">
    <w:name w:val="B2628481BCF34AA6B36E0D65B4C2F01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3">
    <w:name w:val="C2291C67014640D2A69289DC2034C59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3">
    <w:name w:val="C01E68C8866A4553BC0CA1E92FF65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3">
    <w:name w:val="085D9ADEA9D341799D74E15EFA22F5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3">
    <w:name w:val="1DA6E52AFBAA4E9781DB924C7228EAB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3">
    <w:name w:val="4A4EC97164F8401EBED2803FEC7C9CF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3">
    <w:name w:val="4B01B35126DC4733BD657B726C04E94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3">
    <w:name w:val="F70F393EC0484F318F8B2053AD5FD21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3">
    <w:name w:val="FFD1B1465C914D6893C43CDD659932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3">
    <w:name w:val="D280C987EC334994B8C73E89683980D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3">
    <w:name w:val="A5A591EC59834EE984AA05B3070EBF7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3">
    <w:name w:val="7C11BF98039A4323A9F37586E1203A1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3">
    <w:name w:val="06179279B1074A87839533A6FC96C6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3">
    <w:name w:val="6B32FA65A71A41DCA084E75F27B216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3">
    <w:name w:val="9102C85BB45A48EEBBA9A859923AD4D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3">
    <w:name w:val="A1EB9CE46E9748569772B83762F13BE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3">
    <w:name w:val="9AF2AB2C41204A688DD3EF78F7FDF1E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3">
    <w:name w:val="AB1C53D5EE894E569ECBBF7273EBA19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3">
    <w:name w:val="4084FCEBE93048D7B86B223CE356F7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3">
    <w:name w:val="2640F4916B634FBEA3CE1175E705D80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3">
    <w:name w:val="C901968364BC4ADEB91DEA69FA8CB2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3">
    <w:name w:val="2BA092DB3FD74C2E832156220742977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3">
    <w:name w:val="1A3135991C9843A998460225EAF8D6B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3">
    <w:name w:val="4B41911CFD87460F9102E5D784BE40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3">
    <w:name w:val="015253A8D1D943CA8B0977AF1A2CEC7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3">
    <w:name w:val="895B0B9228E24A7FA45F79904B36A5A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3">
    <w:name w:val="1608F222F2BB4E978856A64FF670EE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3">
    <w:name w:val="33DB092515274526A3FDA9E163BC9DD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3">
    <w:name w:val="AFF61BB0123647F2BD40773B5A73C44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3">
    <w:name w:val="B4239C10B96343238EB5F4862758499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3">
    <w:name w:val="BECF9855826A4BA3A537F9D9F48C61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3">
    <w:name w:val="A1004772D4D04AA391CC46136EFFCD1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3">
    <w:name w:val="5AD39EC448D24D15BD107D7036B937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3">
    <w:name w:val="137FE856C85648EA96BA7C284F5E81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3">
    <w:name w:val="63E9F05FD30C44DDAF46E8AD47CB80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3">
    <w:name w:val="54431CB867C24611A3005D6E35346BD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3">
    <w:name w:val="57532280F1E444328D1492D2A363A88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3">
    <w:name w:val="2BF733045F384C3EB5005652CD2E780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3">
    <w:name w:val="9C90A6902B2346AEB846AEBE67916D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3">
    <w:name w:val="992051F5021C4DED9B96F10E9DCB25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3">
    <w:name w:val="A336DE389DAE4B3DA4836B372B79CF0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3">
    <w:name w:val="BD058A5D42F140AEAC6B5D55E25197E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3">
    <w:name w:val="411FB1FF90D844A3B8023E7265C2DF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3">
    <w:name w:val="B2890A7EF38848A5B9915895FA9009B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3">
    <w:name w:val="7AB212F1E73B4779BCE99506D4DD716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3">
    <w:name w:val="78967055CD8C4C18B07B4BBCC3FFD5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3">
    <w:name w:val="A56AF18AAECF4717B95358FF1392AF5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3">
    <w:name w:val="85836020FEDD4AC78D73276A919E69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3">
    <w:name w:val="099E3487F5DB4A80B317760172C0A12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3">
    <w:name w:val="ED3C87AB7CBB434199F09C3C5725143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3">
    <w:name w:val="94E2631A5F4249D79F54CDD737E79F0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3">
    <w:name w:val="447BD9E0DE744056AE2487BC7CEE534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3">
    <w:name w:val="C1C85FA97EB749A09126B60A9A78290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3">
    <w:name w:val="4120B1D31FC44E09ACCCD4E54902716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3">
    <w:name w:val="C9441D1F51E643A6A82391AD1926C5E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3">
    <w:name w:val="B189ED97775541FDB274A4942D6AC0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3">
    <w:name w:val="ECE010ED295940EBA6890F0CA8CBCFA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3">
    <w:name w:val="A739AEB98FE946189845A749B08CEA6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3">
    <w:name w:val="781A3CB3A485479A8194BF988ABAFAF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3">
    <w:name w:val="CC852EF2015D4986B3C189C4D27144C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3">
    <w:name w:val="3A4521CDAA5A467081302EA6F16977B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3">
    <w:name w:val="C957AED1A6A0492FA3762CB1E6F9A80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3">
    <w:name w:val="A33DF938637C480E968BA34FFE8489E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3">
    <w:name w:val="1CBA0FD33A094627A1537E2EBA60E0B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3">
    <w:name w:val="2A3681EE89B64AC780FB17A6308253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3">
    <w:name w:val="1DCD1DCB3719437E816A22711C0207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3">
    <w:name w:val="9BEADD852710473A8EBC6FF6C832718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3">
    <w:name w:val="CCFBDFC403074652AF3E4EB24F70B12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3">
    <w:name w:val="7BCCA404FC06494E93837B4EB7514C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3">
    <w:name w:val="824439A40A574276901BDAEC1426529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3">
    <w:name w:val="F7F5FD9932D54859B0948ACFFDA2668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3">
    <w:name w:val="3089D6EB9F494B91890BC5D0D977EDE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3">
    <w:name w:val="A62FE2BF388C450A85A0221BFFB617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3">
    <w:name w:val="781497153B8A42B998AD9D4EFD003A05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3">
    <w:name w:val="8B9844F0ACDE48F7B7E553C01E4370A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3">
    <w:name w:val="FBB153DF57AA49E0BD80043DE1E2D05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3">
    <w:name w:val="D3793EDF7B824526AB40C83FE0B5C72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3">
    <w:name w:val="364CC842B3BA447E9735FF19F24D7C2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3">
    <w:name w:val="03089D4EE98B4B2690FAC47C3466FB44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3">
    <w:name w:val="0000A239283B4D949C3BC02A44EA0953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3">
    <w:name w:val="DC1E08921AEA4CC7BED6A8EA88F3434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3">
    <w:name w:val="E3726A3D11CC42F2AA7CD318C8272BE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3">
    <w:name w:val="4D8C559AE8D749B7BCE8A24240F6B37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3">
    <w:name w:val="E6668CC63509409BB9B6F131BFCB78D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3">
    <w:name w:val="AAF7DB454C7341F6AC264AB0D133018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3">
    <w:name w:val="809D98227316401CA701EAA32AB627B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3">
    <w:name w:val="31B8E4825C1245E6A3C679CF44B1BC6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3">
    <w:name w:val="CB280BAEE3E547B8BADD2F96CBF3918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3">
    <w:name w:val="1956D96769E3475AB9BD6209C413E22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3">
    <w:name w:val="C3969FC49C644CA198F701046519E7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3">
    <w:name w:val="A1FB7B30E15945D7AB7863F0BEFA614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3">
    <w:name w:val="F9348B3F44D14751AD6F7B390FD1614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3">
    <w:name w:val="3457EA9DC691409E87E723AA77E7C13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3">
    <w:name w:val="C423A5B969984CB0B950F65BAB90436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3">
    <w:name w:val="222E19D80AA74BEC8598ACBBDA6B80C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3">
    <w:name w:val="CF5A5E0E059A43D994164FC246C833C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3">
    <w:name w:val="24D4F79499C84D8A95C416E5E2D08B31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3">
    <w:name w:val="EFDC9AAE584348B79E29F56134FD4B1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3">
    <w:name w:val="C77DDE35242E4F3285B3FB2984E9DE7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3">
    <w:name w:val="68652480089F45D6A02697D9808370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3">
    <w:name w:val="C5906DA26ACD4DD881F149AE3507D03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3">
    <w:name w:val="0B85C3C396894E67AF2B644962CDBC17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3">
    <w:name w:val="C4B31A5448A74F1896C460E7A7A211C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3">
    <w:name w:val="BC848C78F9D6438DAD060F2A4A67BFE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3">
    <w:name w:val="D662138B6DD947968748F876E42F91C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3">
    <w:name w:val="2C87313F6DED4A048923E111DFEA329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3">
    <w:name w:val="037ECB0591E14A8793EB8409CD0DC66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3">
    <w:name w:val="3856ACDE778A4B3AB2FAB17E2865B73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3">
    <w:name w:val="F5AFB89068EC427ABC0B0FF2EE76FC6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3">
    <w:name w:val="802C6C33CEC441F685659EE10EA83F7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3">
    <w:name w:val="F4283F7583CD435491A0D29009DFCA7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3">
    <w:name w:val="0C6C4F765DD04A328DECB694CEC9CD1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3">
    <w:name w:val="9BFB18FB3C7444D3875C38F1AAE730CB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3">
    <w:name w:val="9F924F5154F14AEDA208F2DE089F4F42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3">
    <w:name w:val="313BE8E440A946AF8501E610502FD36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3">
    <w:name w:val="27AFCB101D564D9B9780FA1439C7C220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3">
    <w:name w:val="DB9C57F8DAD34A4AA1B1DC31EBB194F8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3">
    <w:name w:val="C44946086D0A4BADBCF1CB32CF97477F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3">
    <w:name w:val="263F0552FF4343C187F6C4F115F12C0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3">
    <w:name w:val="8A07E79C7DEE4E5698BEE60F5A9E47F6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2">
    <w:name w:val="7888BEB614064D7297B92A3A42EE79BD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3">
    <w:name w:val="4E6069A4C1DC4830AAB5875987F185A9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2">
    <w:name w:val="46EBCD980A8643FE832CEA6DD2B2BD3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2">
    <w:name w:val="B81E05DE2EFC4DFC95E740EB3BCD8F5E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3">
    <w:name w:val="825AD4E7CFB14155B140B26E9FEB61CC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3">
    <w:name w:val="63D032EB056545D8A60CE3E9AAF0FED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2">
    <w:name w:val="1F7519EDD56F4ED6BE9FA5AACE244C4A2"/>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BF7244989AC4FA6A5F7FB848E099CD45">
    <w:name w:val="BBF7244989AC4FA6A5F7FB848E099CD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6">
    <w:name w:val="112F28B3EC3E4848BD1D652B208BC14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6">
    <w:name w:val="139DED57C633470184587D2CDA3196A5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6">
    <w:name w:val="D32123EB37DC4C7588E8433717F43D0E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5">
    <w:name w:val="FDEBBF10EB5A4998AE21F1F0F624BD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6">
    <w:name w:val="05E86EF39EB14DB7BBB3EB5B220D4141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6">
    <w:name w:val="E3CB5EB66E3D49A291D31A2A10F34EA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6">
    <w:name w:val="10B2E8D058B844A2B718D3ED2BD67C09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6">
    <w:name w:val="A8E7C540CF194C3281110DFA3D65BB2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6">
    <w:name w:val="514C7C1BE5B149D996F5A952F70FC15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5">
    <w:name w:val="1E776BB5E36F4F639038CC21F3B372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5">
    <w:name w:val="14F6E7E1F7EB41A0A80C3402CF1926C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5">
    <w:name w:val="A1682F6742A14495A6ADED8CC21272C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5">
    <w:name w:val="1DDDFF0AF90E4888B529CD6C02A7629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4">
    <w:name w:val="0094F2CDA5CC4D43ACA6EADF892F792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4">
    <w:name w:val="EF36195149FF4910930DC68CA415C8C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4">
    <w:name w:val="07145A868D7C47598232A524BF8644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4">
    <w:name w:val="B5E11F66A413474692C6FA0D5913F47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4">
    <w:name w:val="75CA4819FE124949AE3771F6B73AB5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4">
    <w:name w:val="65D39506D6B34017B106797692AF03F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4">
    <w:name w:val="B416B8FDD8C2410995777D189914B3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4">
    <w:name w:val="730BE3F623F24CA1928400FDE72EF1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4">
    <w:name w:val="B07DFC9074284C05BCD1A341258461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4">
    <w:name w:val="3F7EA6C8CBAE491FAB63A8AC4F0B472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4">
    <w:name w:val="5C2C67BD56254A98A0148AA8F40E6FE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4">
    <w:name w:val="B0CA70F51F8C4DE3AB5A78E4CD833C3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4">
    <w:name w:val="5592BD8C18274407BC6C8B8C876CCF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4">
    <w:name w:val="104835337DD94EE39FF428EBCB849B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4">
    <w:name w:val="6E766F1E9B074319A957476E5EF8449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4">
    <w:name w:val="64BEE4E03CAB48DB8B718A615B674D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4">
    <w:name w:val="93265881DD5B49228B7A5533D8D3D5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4">
    <w:name w:val="0B17754622F2439F8002414887B74CD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4">
    <w:name w:val="C579A2CA06264D0E93AECD77698BA82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4">
    <w:name w:val="19AC7BA8A750458AB26F762630F3285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4">
    <w:name w:val="EA5CFF69136A446988D1DC7DCFC2F9D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4">
    <w:name w:val="247C51539F9D441E88962FC7913E1E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4">
    <w:name w:val="1073D73787FA45AFBB03EC34CD32E37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4">
    <w:name w:val="E3C231DCA65F4CDAAFE5911CB18F43F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4">
    <w:name w:val="905E2125A962415AAE7E1E73115A23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4">
    <w:name w:val="15B27A35E7A14247B8765D55692192A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4">
    <w:name w:val="94D39FB9492549E7937ED593A62774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4">
    <w:name w:val="F589B9870E864DC39277B58C21B535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4">
    <w:name w:val="BAE3F929BF154A19BCF7C61F900C8D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4">
    <w:name w:val="B2628481BCF34AA6B36E0D65B4C2F01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4">
    <w:name w:val="C2291C67014640D2A69289DC2034C59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4">
    <w:name w:val="C01E68C8866A4553BC0CA1E92FF65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4">
    <w:name w:val="085D9ADEA9D341799D74E15EFA22F5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4">
    <w:name w:val="1DA6E52AFBAA4E9781DB924C7228EAB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4">
    <w:name w:val="4A4EC97164F8401EBED2803FEC7C9CF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4">
    <w:name w:val="4B01B35126DC4733BD657B726C04E94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4">
    <w:name w:val="F70F393EC0484F318F8B2053AD5FD21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4">
    <w:name w:val="FFD1B1465C914D6893C43CDD659932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4">
    <w:name w:val="D280C987EC334994B8C73E89683980D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4">
    <w:name w:val="A5A591EC59834EE984AA05B3070EBF7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4">
    <w:name w:val="7C11BF98039A4323A9F37586E1203A1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4">
    <w:name w:val="06179279B1074A87839533A6FC96C6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4">
    <w:name w:val="6B32FA65A71A41DCA084E75F27B216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4">
    <w:name w:val="9102C85BB45A48EEBBA9A859923AD4D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4">
    <w:name w:val="A1EB9CE46E9748569772B83762F13BE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4">
    <w:name w:val="9AF2AB2C41204A688DD3EF78F7FDF1E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4">
    <w:name w:val="AB1C53D5EE894E569ECBBF7273EBA19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4">
    <w:name w:val="4084FCEBE93048D7B86B223CE356F7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4">
    <w:name w:val="2640F4916B634FBEA3CE1175E705D80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4">
    <w:name w:val="C901968364BC4ADEB91DEA69FA8CB2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4">
    <w:name w:val="2BA092DB3FD74C2E832156220742977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4">
    <w:name w:val="1A3135991C9843A998460225EAF8D6B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4">
    <w:name w:val="4B41911CFD87460F9102E5D784BE40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4">
    <w:name w:val="015253A8D1D943CA8B0977AF1A2CEC7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4">
    <w:name w:val="895B0B9228E24A7FA45F79904B36A5A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4">
    <w:name w:val="1608F222F2BB4E978856A64FF670EE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4">
    <w:name w:val="33DB092515274526A3FDA9E163BC9DD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4">
    <w:name w:val="AFF61BB0123647F2BD40773B5A73C44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4">
    <w:name w:val="B4239C10B96343238EB5F4862758499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4">
    <w:name w:val="BECF9855826A4BA3A537F9D9F48C61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4">
    <w:name w:val="A1004772D4D04AA391CC46136EFFCD1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4">
    <w:name w:val="5AD39EC448D24D15BD107D7036B937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4">
    <w:name w:val="137FE856C85648EA96BA7C284F5E81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4">
    <w:name w:val="63E9F05FD30C44DDAF46E8AD47CB80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4">
    <w:name w:val="54431CB867C24611A3005D6E35346BD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4">
    <w:name w:val="57532280F1E444328D1492D2A363A88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4">
    <w:name w:val="2BF733045F384C3EB5005652CD2E780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4">
    <w:name w:val="9C90A6902B2346AEB846AEBE67916D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4">
    <w:name w:val="992051F5021C4DED9B96F10E9DCB25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4">
    <w:name w:val="A336DE389DAE4B3DA4836B372B79CF0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4">
    <w:name w:val="BD058A5D42F140AEAC6B5D55E25197E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4">
    <w:name w:val="411FB1FF90D844A3B8023E7265C2DF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4">
    <w:name w:val="B2890A7EF38848A5B9915895FA9009B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4">
    <w:name w:val="7AB212F1E73B4779BCE99506D4DD716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4">
    <w:name w:val="78967055CD8C4C18B07B4BBCC3FFD5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4">
    <w:name w:val="A56AF18AAECF4717B95358FF1392AF5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4">
    <w:name w:val="85836020FEDD4AC78D73276A919E69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4">
    <w:name w:val="099E3487F5DB4A80B317760172C0A12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4">
    <w:name w:val="ED3C87AB7CBB434199F09C3C5725143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4">
    <w:name w:val="94E2631A5F4249D79F54CDD737E79F0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4">
    <w:name w:val="447BD9E0DE744056AE2487BC7CEE534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4">
    <w:name w:val="C1C85FA97EB749A09126B60A9A78290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4">
    <w:name w:val="4120B1D31FC44E09ACCCD4E54902716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4">
    <w:name w:val="C9441D1F51E643A6A82391AD1926C5E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4">
    <w:name w:val="B189ED97775541FDB274A4942D6AC0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4">
    <w:name w:val="ECE010ED295940EBA6890F0CA8CBCFA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4">
    <w:name w:val="A739AEB98FE946189845A749B08CEA6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4">
    <w:name w:val="781A3CB3A485479A8194BF988ABAFAF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4">
    <w:name w:val="CC852EF2015D4986B3C189C4D27144C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4">
    <w:name w:val="3A4521CDAA5A467081302EA6F16977B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4">
    <w:name w:val="C957AED1A6A0492FA3762CB1E6F9A80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4">
    <w:name w:val="A33DF938637C480E968BA34FFE8489E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4">
    <w:name w:val="1CBA0FD33A094627A1537E2EBA60E0B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4">
    <w:name w:val="2A3681EE89B64AC780FB17A6308253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4">
    <w:name w:val="1DCD1DCB3719437E816A22711C0207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4">
    <w:name w:val="9BEADD852710473A8EBC6FF6C832718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4">
    <w:name w:val="CCFBDFC403074652AF3E4EB24F70B12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4">
    <w:name w:val="7BCCA404FC06494E93837B4EB7514C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4">
    <w:name w:val="824439A40A574276901BDAEC1426529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4">
    <w:name w:val="F7F5FD9932D54859B0948ACFFDA2668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4">
    <w:name w:val="3089D6EB9F494B91890BC5D0D977EDE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4">
    <w:name w:val="A62FE2BF388C450A85A0221BFFB617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4">
    <w:name w:val="781497153B8A42B998AD9D4EFD003A05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4">
    <w:name w:val="8B9844F0ACDE48F7B7E553C01E4370A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4">
    <w:name w:val="FBB153DF57AA49E0BD80043DE1E2D05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4">
    <w:name w:val="D3793EDF7B824526AB40C83FE0B5C72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4">
    <w:name w:val="364CC842B3BA447E9735FF19F24D7C2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4">
    <w:name w:val="03089D4EE98B4B2690FAC47C3466FB44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4">
    <w:name w:val="0000A239283B4D949C3BC02A44EA0953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4">
    <w:name w:val="DC1E08921AEA4CC7BED6A8EA88F3434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4">
    <w:name w:val="E3726A3D11CC42F2AA7CD318C8272BE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4">
    <w:name w:val="4D8C559AE8D749B7BCE8A24240F6B37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4">
    <w:name w:val="E6668CC63509409BB9B6F131BFCB78D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4">
    <w:name w:val="AAF7DB454C7341F6AC264AB0D133018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4">
    <w:name w:val="809D98227316401CA701EAA32AB627B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4">
    <w:name w:val="31B8E4825C1245E6A3C679CF44B1BC6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4">
    <w:name w:val="CB280BAEE3E547B8BADD2F96CBF3918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4">
    <w:name w:val="1956D96769E3475AB9BD6209C413E22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4">
    <w:name w:val="C3969FC49C644CA198F701046519E7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4">
    <w:name w:val="A1FB7B30E15945D7AB7863F0BEFA614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4">
    <w:name w:val="F9348B3F44D14751AD6F7B390FD1614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4">
    <w:name w:val="3457EA9DC691409E87E723AA77E7C13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4">
    <w:name w:val="C423A5B969984CB0B950F65BAB90436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4">
    <w:name w:val="222E19D80AA74BEC8598ACBBDA6B80C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4">
    <w:name w:val="CF5A5E0E059A43D994164FC246C833C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4">
    <w:name w:val="24D4F79499C84D8A95C416E5E2D08B31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4">
    <w:name w:val="EFDC9AAE584348B79E29F56134FD4B1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4">
    <w:name w:val="C77DDE35242E4F3285B3FB2984E9DE7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4">
    <w:name w:val="68652480089F45D6A02697D9808370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4">
    <w:name w:val="C5906DA26ACD4DD881F149AE3507D03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4">
    <w:name w:val="0B85C3C396894E67AF2B644962CDBC17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4">
    <w:name w:val="C4B31A5448A74F1896C460E7A7A211C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4">
    <w:name w:val="BC848C78F9D6438DAD060F2A4A67BFE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4">
    <w:name w:val="D662138B6DD947968748F876E42F91C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4">
    <w:name w:val="2C87313F6DED4A048923E111DFEA329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4">
    <w:name w:val="037ECB0591E14A8793EB8409CD0DC66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4">
    <w:name w:val="3856ACDE778A4B3AB2FAB17E2865B73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4">
    <w:name w:val="F5AFB89068EC427ABC0B0FF2EE76FC6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4">
    <w:name w:val="802C6C33CEC441F685659EE10EA83F7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4">
    <w:name w:val="F4283F7583CD435491A0D29009DFCA7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4">
    <w:name w:val="0C6C4F765DD04A328DECB694CEC9CD1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4">
    <w:name w:val="9BFB18FB3C7444D3875C38F1AAE730CB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4">
    <w:name w:val="9F924F5154F14AEDA208F2DE089F4F42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4">
    <w:name w:val="313BE8E440A946AF8501E610502FD36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4">
    <w:name w:val="27AFCB101D564D9B9780FA1439C7C220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4">
    <w:name w:val="DB9C57F8DAD34A4AA1B1DC31EBB194F8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4">
    <w:name w:val="C44946086D0A4BADBCF1CB32CF97477F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3F0552FF4343C187F6C4F115F12C064">
    <w:name w:val="263F0552FF4343C187F6C4F115F12C0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4">
    <w:name w:val="8A07E79C7DEE4E5698BEE60F5A9E47F6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3">
    <w:name w:val="7888BEB614064D7297B92A3A42EE79BD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4">
    <w:name w:val="4E6069A4C1DC4830AAB5875987F185A9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3">
    <w:name w:val="46EBCD980A8643FE832CEA6DD2B2BD3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3">
    <w:name w:val="B81E05DE2EFC4DFC95E740EB3BCD8F5E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4">
    <w:name w:val="825AD4E7CFB14155B140B26E9FEB61CC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4">
    <w:name w:val="63D032EB056545D8A60CE3E9AAF0FED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3">
    <w:name w:val="1F7519EDD56F4ED6BE9FA5AACE244C4A3"/>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
    <w:name w:val="6B7E5D3722694B0AB1F615EC63317974"/>
    <w:rsid w:val="00836DF3"/>
  </w:style>
  <w:style w:type="paragraph" w:customStyle="1" w:styleId="BBF7244989AC4FA6A5F7FB848E099CD46">
    <w:name w:val="BBF7244989AC4FA6A5F7FB848E099CD4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7">
    <w:name w:val="112F28B3EC3E4848BD1D652B208BC14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7">
    <w:name w:val="139DED57C633470184587D2CDA3196A5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7">
    <w:name w:val="D32123EB37DC4C7588E8433717F43D0E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6">
    <w:name w:val="FDEBBF10EB5A4998AE21F1F0F624BD42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7">
    <w:name w:val="05E86EF39EB14DB7BBB3EB5B220D4141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7">
    <w:name w:val="E3CB5EB66E3D49A291D31A2A10F34EA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7">
    <w:name w:val="10B2E8D058B844A2B718D3ED2BD67C09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7">
    <w:name w:val="A8E7C540CF194C3281110DFA3D65BB23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7">
    <w:name w:val="514C7C1BE5B149D996F5A952F70FC1527"/>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6">
    <w:name w:val="1E776BB5E36F4F639038CC21F3B372ED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6">
    <w:name w:val="14F6E7E1F7EB41A0A80C3402CF1926CA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6">
    <w:name w:val="A1682F6742A14495A6ADED8CC21272C3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DDFF0AF90E4888B529CD6C02A762976">
    <w:name w:val="1DDDFF0AF90E4888B529CD6C02A762976"/>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94F2CDA5CC4D43ACA6EADF892F79235">
    <w:name w:val="0094F2CDA5CC4D43ACA6EADF892F792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36195149FF4910930DC68CA415C8C55">
    <w:name w:val="EF36195149FF4910930DC68CA415C8C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7145A868D7C47598232A524BF8644915">
    <w:name w:val="07145A868D7C47598232A524BF8644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5E11F66A413474692C6FA0D5913F4795">
    <w:name w:val="B5E11F66A413474692C6FA0D5913F47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5CA4819FE124949AE3771F6B73AB5205">
    <w:name w:val="75CA4819FE124949AE3771F6B73AB5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5D39506D6B34017B106797692AF03FB5">
    <w:name w:val="65D39506D6B34017B106797692AF03F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16B8FDD8C2410995777D189914B3A65">
    <w:name w:val="B416B8FDD8C2410995777D189914B3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30BE3F623F24CA1928400FDE72EF1295">
    <w:name w:val="730BE3F623F24CA1928400FDE72EF1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7DFC9074284C05BCD1A341258461F95">
    <w:name w:val="B07DFC9074284C05BCD1A341258461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F7EA6C8CBAE491FAB63A8AC4F0B47255">
    <w:name w:val="3F7EA6C8CBAE491FAB63A8AC4F0B472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C2C67BD56254A98A0148AA8F40E6FE65">
    <w:name w:val="5C2C67BD56254A98A0148AA8F40E6FE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0CA70F51F8C4DE3AB5A78E4CD833C335">
    <w:name w:val="B0CA70F51F8C4DE3AB5A78E4CD833C3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592BD8C18274407BC6C8B8C876CCF415">
    <w:name w:val="5592BD8C18274407BC6C8B8C876CCF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4835337DD94EE39FF428EBCB849B3A5">
    <w:name w:val="104835337DD94EE39FF428EBCB849B3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E766F1E9B074319A957476E5EF8449E5">
    <w:name w:val="6E766F1E9B074319A957476E5EF8449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4BEE4E03CAB48DB8B718A615B674D8C5">
    <w:name w:val="64BEE4E03CAB48DB8B718A615B674D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3265881DD5B49228B7A5533D8D3D56C5">
    <w:name w:val="93265881DD5B49228B7A5533D8D3D5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17754622F2439F8002414887B74CD25">
    <w:name w:val="0B17754622F2439F8002414887B74CD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79A2CA06264D0E93AECD77698BA82B5">
    <w:name w:val="C579A2CA06264D0E93AECD77698BA82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AC7BA8A750458AB26F762630F328565">
    <w:name w:val="19AC7BA8A750458AB26F762630F3285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A5CFF69136A446988D1DC7DCFC2F9DA5">
    <w:name w:val="EA5CFF69136A446988D1DC7DCFC2F9D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7C51539F9D441E88962FC7913E1EB75">
    <w:name w:val="247C51539F9D441E88962FC7913E1E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073D73787FA45AFBB03EC34CD32E3785">
    <w:name w:val="1073D73787FA45AFBB03EC34CD32E37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C231DCA65F4CDAAFE5911CB18F43FC5">
    <w:name w:val="E3C231DCA65F4CDAAFE5911CB18F43F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05E2125A962415AAE7E1E73115A23DC5">
    <w:name w:val="905E2125A962415AAE7E1E73115A23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5B27A35E7A14247B8765D55692192A15">
    <w:name w:val="15B27A35E7A14247B8765D55692192A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D39FB9492549E7937ED593A62774E45">
    <w:name w:val="94D39FB9492549E7937ED593A62774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89B9870E864DC39277B58C21B5354D5">
    <w:name w:val="F589B9870E864DC39277B58C21B535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AE3F929BF154A19BCF7C61F900C8DB95">
    <w:name w:val="BAE3F929BF154A19BCF7C61F900C8D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628481BCF34AA6B36E0D65B4C2F0145">
    <w:name w:val="B2628481BCF34AA6B36E0D65B4C2F01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2291C67014640D2A69289DC2034C5915">
    <w:name w:val="C2291C67014640D2A69289DC2034C59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01E68C8866A4553BC0CA1E92FF6536D5">
    <w:name w:val="C01E68C8866A4553BC0CA1E92FF65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85D9ADEA9D341799D74E15EFA22F59A5">
    <w:name w:val="085D9ADEA9D341799D74E15EFA22F5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A6E52AFBAA4E9781DB924C7228EAB35">
    <w:name w:val="1DA6E52AFBAA4E9781DB924C7228EAB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A4EC97164F8401EBED2803FEC7C9CF45">
    <w:name w:val="4A4EC97164F8401EBED2803FEC7C9CF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01B35126DC4733BD657B726C04E9455">
    <w:name w:val="4B01B35126DC4733BD657B726C04E94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0F393EC0484F318F8B2053AD5FD2165">
    <w:name w:val="F70F393EC0484F318F8B2053AD5FD21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FD1B1465C914D6893C43CDD659932CB5">
    <w:name w:val="FFD1B1465C914D6893C43CDD659932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280C987EC334994B8C73E89683980DC5">
    <w:name w:val="D280C987EC334994B8C73E89683980D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A591EC59834EE984AA05B3070EBF7B5">
    <w:name w:val="A5A591EC59834EE984AA05B3070EBF7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C11BF98039A4323A9F37586E1203A1C5">
    <w:name w:val="7C11BF98039A4323A9F37586E1203A1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6179279B1074A87839533A6FC96C67F5">
    <w:name w:val="06179279B1074A87839533A6FC96C6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32FA65A71A41DCA084E75F27B2160D5">
    <w:name w:val="6B32FA65A71A41DCA084E75F27B216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102C85BB45A48EEBBA9A859923AD4DF5">
    <w:name w:val="9102C85BB45A48EEBBA9A859923AD4D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EB9CE46E9748569772B83762F13BE45">
    <w:name w:val="A1EB9CE46E9748569772B83762F13BE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AF2AB2C41204A688DD3EF78F7FDF1E05">
    <w:name w:val="9AF2AB2C41204A688DD3EF78F7FDF1E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B1C53D5EE894E569ECBBF7273EBA1935">
    <w:name w:val="AB1C53D5EE894E569ECBBF7273EBA19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084FCEBE93048D7B86B223CE356F7C95">
    <w:name w:val="4084FCEBE93048D7B86B223CE356F7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640F4916B634FBEA3CE1175E705D80F5">
    <w:name w:val="2640F4916B634FBEA3CE1175E705D80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01968364BC4ADEB91DEA69FA8CB2A25">
    <w:name w:val="C901968364BC4ADEB91DEA69FA8CB2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A092DB3FD74C2E832156220742977C5">
    <w:name w:val="2BA092DB3FD74C2E832156220742977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A3135991C9843A998460225EAF8D6BE5">
    <w:name w:val="1A3135991C9843A998460225EAF8D6B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B41911CFD87460F9102E5D784BE408C5">
    <w:name w:val="4B41911CFD87460F9102E5D784BE40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15253A8D1D943CA8B0977AF1A2CEC7A5">
    <w:name w:val="015253A8D1D943CA8B0977AF1A2CEC7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95B0B9228E24A7FA45F79904B36A5A65">
    <w:name w:val="895B0B9228E24A7FA45F79904B36A5A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608F222F2BB4E978856A64FF670EEEF5">
    <w:name w:val="1608F222F2BB4E978856A64FF670EE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3DB092515274526A3FDA9E163BC9DD85">
    <w:name w:val="33DB092515274526A3FDA9E163BC9DD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5">
    <w:name w:val="AFF61BB0123647F2BD40773B5A73C44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5">
    <w:name w:val="B4239C10B96343238EB5F4862758499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5">
    <w:name w:val="BECF9855826A4BA3A537F9D9F48C61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5">
    <w:name w:val="A1004772D4D04AA391CC46136EFFCD1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5">
    <w:name w:val="5AD39EC448D24D15BD107D7036B937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5">
    <w:name w:val="137FE856C85648EA96BA7C284F5E81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5">
    <w:name w:val="63E9F05FD30C44DDAF46E8AD47CB80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5">
    <w:name w:val="54431CB867C24611A3005D6E35346BD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5">
    <w:name w:val="57532280F1E444328D1492D2A363A88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5">
    <w:name w:val="2BF733045F384C3EB5005652CD2E780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5">
    <w:name w:val="9C90A6902B2346AEB846AEBE67916D5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5">
    <w:name w:val="992051F5021C4DED9B96F10E9DCB25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5">
    <w:name w:val="A336DE389DAE4B3DA4836B372B79CF0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5">
    <w:name w:val="BD058A5D42F140AEAC6B5D55E25197E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5">
    <w:name w:val="411FB1FF90D844A3B8023E7265C2DF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5">
    <w:name w:val="B2890A7EF38848A5B9915895FA9009B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5">
    <w:name w:val="7AB212F1E73B4779BCE99506D4DD716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5">
    <w:name w:val="78967055CD8C4C18B07B4BBCC3FFD5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5">
    <w:name w:val="A56AF18AAECF4717B95358FF1392AF5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5">
    <w:name w:val="85836020FEDD4AC78D73276A919E69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5">
    <w:name w:val="099E3487F5DB4A80B317760172C0A12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5">
    <w:name w:val="ED3C87AB7CBB434199F09C3C5725143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5">
    <w:name w:val="94E2631A5F4249D79F54CDD737E79F0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5">
    <w:name w:val="447BD9E0DE744056AE2487BC7CEE534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5">
    <w:name w:val="C1C85FA97EB749A09126B60A9A78290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5">
    <w:name w:val="4120B1D31FC44E09ACCCD4E54902716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5">
    <w:name w:val="C9441D1F51E643A6A82391AD1926C5E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5">
    <w:name w:val="B189ED97775541FDB274A4942D6AC0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5">
    <w:name w:val="ECE010ED295940EBA6890F0CA8CBCFA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5">
    <w:name w:val="A739AEB98FE946189845A749B08CEA6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5">
    <w:name w:val="781A3CB3A485479A8194BF988ABAFAF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852EF2015D4986B3C189C4D27144C85">
    <w:name w:val="CC852EF2015D4986B3C189C4D27144C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A4521CDAA5A467081302EA6F16977B75">
    <w:name w:val="3A4521CDAA5A467081302EA6F16977B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957AED1A6A0492FA3762CB1E6F9A8005">
    <w:name w:val="C957AED1A6A0492FA3762CB1E6F9A80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33DF938637C480E968BA34FFE8489E75">
    <w:name w:val="A33DF938637C480E968BA34FFE8489E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CBA0FD33A094627A1537E2EBA60E0B95">
    <w:name w:val="1CBA0FD33A094627A1537E2EBA60E0B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A3681EE89B64AC780FB17A63082535D5">
    <w:name w:val="2A3681EE89B64AC780FB17A6308253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DCD1DCB3719437E816A22711C0207DE5">
    <w:name w:val="1DCD1DCB3719437E816A22711C0207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EADD852710473A8EBC6FF6C83271865">
    <w:name w:val="9BEADD852710473A8EBC6FF6C832718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CFBDFC403074652AF3E4EB24F70B1265">
    <w:name w:val="CCFBDFC403074652AF3E4EB24F70B12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BCCA404FC06494E93837B4EB7514C775">
    <w:name w:val="7BCCA404FC06494E93837B4EB7514C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4439A40A574276901BDAEC1426529A5">
    <w:name w:val="824439A40A574276901BDAEC1426529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7F5FD9932D54859B0948ACFFDA266855">
    <w:name w:val="F7F5FD9932D54859B0948ACFFDA2668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089D6EB9F494B91890BC5D0D977EDEF5">
    <w:name w:val="3089D6EB9F494B91890BC5D0D977EDE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62FE2BF388C450A85A0221BFFB617105">
    <w:name w:val="A62FE2BF388C450A85A0221BFFB617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1497153B8A42B998AD9D4EFD003A055">
    <w:name w:val="781497153B8A42B998AD9D4EFD003A05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B9844F0ACDE48F7B7E553C01E4370AB5">
    <w:name w:val="8B9844F0ACDE48F7B7E553C01E4370A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BB153DF57AA49E0BD80043DE1E2D05D5">
    <w:name w:val="FBB153DF57AA49E0BD80043DE1E2D05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3793EDF7B824526AB40C83FE0B5C7245">
    <w:name w:val="D3793EDF7B824526AB40C83FE0B5C72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64CC842B3BA447E9735FF19F24D7C2A5">
    <w:name w:val="364CC842B3BA447E9735FF19F24D7C2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089D4EE98B4B2690FAC47C3466FB445">
    <w:name w:val="03089D4EE98B4B2690FAC47C3466FB44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000A239283B4D949C3BC02A44EA09535">
    <w:name w:val="0000A239283B4D949C3BC02A44EA0953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C1E08921AEA4CC7BED6A8EA88F3434C5">
    <w:name w:val="DC1E08921AEA4CC7BED6A8EA88F3434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3726A3D11CC42F2AA7CD318C8272BE85">
    <w:name w:val="E3726A3D11CC42F2AA7CD318C8272BE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D8C559AE8D749B7BCE8A24240F6B3775">
    <w:name w:val="4D8C559AE8D749B7BCE8A24240F6B37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6668CC63509409BB9B6F131BFCB78D75">
    <w:name w:val="E6668CC63509409BB9B6F131BFCB78D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AF7DB454C7341F6AC264AB0D13301805">
    <w:name w:val="AAF7DB454C7341F6AC264AB0D133018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9D98227316401CA701EAA32AB627B65">
    <w:name w:val="809D98227316401CA701EAA32AB627B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B8E4825C1245E6A3C679CF44B1BC675">
    <w:name w:val="31B8E4825C1245E6A3C679CF44B1BC6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B280BAEE3E547B8BADD2F96CBF3918C5">
    <w:name w:val="CB280BAEE3E547B8BADD2F96CBF3918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956D96769E3475AB9BD6209C413E2295">
    <w:name w:val="1956D96769E3475AB9BD6209C413E22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3969FC49C644CA198F701046519E7C65">
    <w:name w:val="C3969FC49C644CA198F701046519E7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A1FB7B30E15945D7AB7863F0BEFA61415">
    <w:name w:val="A1FB7B30E15945D7AB7863F0BEFA614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9348B3F44D14751AD6F7B390FD1614D5">
    <w:name w:val="F9348B3F44D14751AD6F7B390FD1614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457EA9DC691409E87E723AA77E7C1395">
    <w:name w:val="3457EA9DC691409E87E723AA77E7C13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23A5B969984CB0B950F65BAB90436D5">
    <w:name w:val="C423A5B969984CB0B950F65BAB90436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22E19D80AA74BEC8598ACBBDA6B80CF5">
    <w:name w:val="222E19D80AA74BEC8598ACBBDA6B80C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F5A5E0E059A43D994164FC246C833C15">
    <w:name w:val="CF5A5E0E059A43D994164FC246C833C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4D4F79499C84D8A95C416E5E2D08B315">
    <w:name w:val="24D4F79499C84D8A95C416E5E2D08B31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EFDC9AAE584348B79E29F56134FD4B105">
    <w:name w:val="EFDC9AAE584348B79E29F56134FD4B1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77DDE35242E4F3285B3FB2984E9DE725">
    <w:name w:val="C77DDE35242E4F3285B3FB2984E9DE7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8652480089F45D6A02697D9808370205">
    <w:name w:val="68652480089F45D6A02697D9808370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5906DA26ACD4DD881F149AE3507D0325">
    <w:name w:val="C5906DA26ACD4DD881F149AE3507D03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B85C3C396894E67AF2B644962CDBC175">
    <w:name w:val="0B85C3C396894E67AF2B644962CDBC17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B31A5448A74F1896C460E7A7A211C65">
    <w:name w:val="C4B31A5448A74F1896C460E7A7A211C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C848C78F9D6438DAD060F2A4A67BFED5">
    <w:name w:val="BC848C78F9D6438DAD060F2A4A67BFE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662138B6DD947968748F876E42F91C95">
    <w:name w:val="D662138B6DD947968748F876E42F91C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5">
    <w:name w:val="2C87313F6DED4A048923E111DFEA329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5">
    <w:name w:val="037ECB0591E14A8793EB8409CD0DC66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856ACDE778A4B3AB2FAB17E2865B73C5">
    <w:name w:val="3856ACDE778A4B3AB2FAB17E2865B73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5AFB89068EC427ABC0B0FF2EE76FC6C5">
    <w:name w:val="F5AFB89068EC427ABC0B0FF2EE76FC6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02C6C33CEC441F685659EE10EA83F765">
    <w:name w:val="802C6C33CEC441F685659EE10EA83F7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4283F7583CD435491A0D29009DFCA7D5">
    <w:name w:val="F4283F7583CD435491A0D29009DFCA7D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0C6C4F765DD04A328DECB694CEC9CD1A5">
    <w:name w:val="0C6C4F765DD04A328DECB694CEC9CD1A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BFB18FB3C7444D3875C38F1AAE730CB5">
    <w:name w:val="9BFB18FB3C7444D3875C38F1AAE730CB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9F924F5154F14AEDA208F2DE089F4F425">
    <w:name w:val="9F924F5154F14AEDA208F2DE089F4F42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313BE8E440A946AF8501E610502FD36E5">
    <w:name w:val="313BE8E440A946AF8501E610502FD36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27AFCB101D564D9B9780FA1439C7C2205">
    <w:name w:val="27AFCB101D564D9B9780FA1439C7C220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DB9C57F8DAD34A4AA1B1DC31EBB194F85">
    <w:name w:val="DB9C57F8DAD34A4AA1B1DC31EBB194F8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C44946086D0A4BADBCF1CB32CF97477F5">
    <w:name w:val="C44946086D0A4BADBCF1CB32CF97477F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B7E5D3722694B0AB1F615EC633179741">
    <w:name w:val="6B7E5D3722694B0AB1F615EC633179741"/>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A07E79C7DEE4E5698BEE60F5A9E47F65">
    <w:name w:val="8A07E79C7DEE4E5698BEE60F5A9E47F6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7888BEB614064D7297B92A3A42EE79BD4">
    <w:name w:val="7888BEB614064D7297B92A3A42EE79BD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E6069A4C1DC4830AAB5875987F185A95">
    <w:name w:val="4E6069A4C1DC4830AAB5875987F185A9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46EBCD980A8643FE832CEA6DD2B2BD3A4">
    <w:name w:val="46EBCD980A8643FE832CEA6DD2B2BD3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B81E05DE2EFC4DFC95E740EB3BCD8F5E4">
    <w:name w:val="B81E05DE2EFC4DFC95E740EB3BCD8F5E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825AD4E7CFB14155B140B26E9FEB61CC5">
    <w:name w:val="825AD4E7CFB14155B140B26E9FEB61CC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63D032EB056545D8A60CE3E9AAF0FEDE5">
    <w:name w:val="63D032EB056545D8A60CE3E9AAF0FEDE5"/>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1F7519EDD56F4ED6BE9FA5AACE244C4A4">
    <w:name w:val="1F7519EDD56F4ED6BE9FA5AACE244C4A4"/>
    <w:rsid w:val="00836DF3"/>
    <w:pPr>
      <w:spacing w:after="0" w:line="240" w:lineRule="auto"/>
    </w:pPr>
    <w:rPr>
      <w:rFonts w:ascii="Times New Roman" w:eastAsia="Times New Roman" w:hAnsi="Times New Roman" w:cs="Times New Roman"/>
      <w:color w:val="000000"/>
      <w:sz w:val="24"/>
      <w:szCs w:val="24"/>
      <w:lang w:eastAsia="en-US"/>
    </w:rPr>
  </w:style>
  <w:style w:type="paragraph" w:customStyle="1" w:styleId="FDA8A82A6A2D40E1AACEAF4C89858517">
    <w:name w:val="FDA8A82A6A2D40E1AACEAF4C89858517"/>
    <w:rsid w:val="00836DF3"/>
  </w:style>
  <w:style w:type="paragraph" w:customStyle="1" w:styleId="6D25EC73786146DFB2FAFD59DBB2FC8C">
    <w:name w:val="6D25EC73786146DFB2FAFD59DBB2FC8C"/>
    <w:rsid w:val="00836DF3"/>
  </w:style>
  <w:style w:type="paragraph" w:customStyle="1" w:styleId="B55B3F542EFD4F88ADE935ECA423FCFC">
    <w:name w:val="B55B3F542EFD4F88ADE935ECA423FCFC"/>
    <w:rsid w:val="00836DF3"/>
  </w:style>
  <w:style w:type="paragraph" w:customStyle="1" w:styleId="B10A8EA1E44548D9B00158AE180CA10A">
    <w:name w:val="B10A8EA1E44548D9B00158AE180CA10A"/>
    <w:rsid w:val="00836DF3"/>
  </w:style>
  <w:style w:type="paragraph" w:customStyle="1" w:styleId="F2A5C13C174E4B9D94C8EBA087FFB6D4">
    <w:name w:val="F2A5C13C174E4B9D94C8EBA087FFB6D4"/>
    <w:rsid w:val="00550CF6"/>
  </w:style>
  <w:style w:type="paragraph" w:customStyle="1" w:styleId="54E4588CCC164F94800F733EA03B614E">
    <w:name w:val="54E4588CCC164F94800F733EA03B614E"/>
    <w:rsid w:val="00550CF6"/>
  </w:style>
  <w:style w:type="paragraph" w:customStyle="1" w:styleId="838BB8AB9BB34F17B5A16F24847DFCE2">
    <w:name w:val="838BB8AB9BB34F17B5A16F24847DFCE2"/>
    <w:rsid w:val="00550CF6"/>
  </w:style>
  <w:style w:type="paragraph" w:customStyle="1" w:styleId="7EC468802714494BA10378CD0E1CF991">
    <w:name w:val="7EC468802714494BA10378CD0E1CF991"/>
    <w:rsid w:val="00550CF6"/>
  </w:style>
  <w:style w:type="paragraph" w:customStyle="1" w:styleId="5BF60B4D36ED40EEB39F9F8429130621">
    <w:name w:val="5BF60B4D36ED40EEB39F9F8429130621"/>
    <w:rsid w:val="00550CF6"/>
  </w:style>
  <w:style w:type="paragraph" w:customStyle="1" w:styleId="26ADEACCC3514E8B9426D27935E89472">
    <w:name w:val="26ADEACCC3514E8B9426D27935E89472"/>
    <w:rsid w:val="00550CF6"/>
  </w:style>
  <w:style w:type="paragraph" w:customStyle="1" w:styleId="3D78988638C240478AE813042ED387CC">
    <w:name w:val="3D78988638C240478AE813042ED387CC"/>
    <w:rsid w:val="00550CF6"/>
  </w:style>
  <w:style w:type="paragraph" w:customStyle="1" w:styleId="D3ED6A17BB124027A3DE3BFC1768894C">
    <w:name w:val="D3ED6A17BB124027A3DE3BFC1768894C"/>
    <w:rsid w:val="00550CF6"/>
  </w:style>
  <w:style w:type="paragraph" w:customStyle="1" w:styleId="6548CE77E2104ECB8FAFC2BEF6569090">
    <w:name w:val="6548CE77E2104ECB8FAFC2BEF6569090"/>
    <w:rsid w:val="00550CF6"/>
  </w:style>
  <w:style w:type="paragraph" w:customStyle="1" w:styleId="AEDFD6A057D4478A8C78B22E571DFEC5">
    <w:name w:val="AEDFD6A057D4478A8C78B22E571DFEC5"/>
    <w:rsid w:val="00550CF6"/>
  </w:style>
  <w:style w:type="paragraph" w:customStyle="1" w:styleId="8A047A3EE0DD47A191FD0EA322D7E993">
    <w:name w:val="8A047A3EE0DD47A191FD0EA322D7E993"/>
    <w:rsid w:val="00550CF6"/>
  </w:style>
  <w:style w:type="paragraph" w:customStyle="1" w:styleId="FC39A7C1D9D34F20A5EEC9C9CA29B09D">
    <w:name w:val="FC39A7C1D9D34F20A5EEC9C9CA29B09D"/>
    <w:rsid w:val="00E559FE"/>
  </w:style>
  <w:style w:type="paragraph" w:customStyle="1" w:styleId="08C2D6242FF649A29707BFB00AC18E69">
    <w:name w:val="08C2D6242FF649A29707BFB00AC18E69"/>
    <w:rsid w:val="00E559FE"/>
  </w:style>
  <w:style w:type="paragraph" w:customStyle="1" w:styleId="BB9A0722A58248569D31BB0AE041BEDC">
    <w:name w:val="BB9A0722A58248569D31BB0AE041BEDC"/>
    <w:rsid w:val="00E559FE"/>
  </w:style>
  <w:style w:type="paragraph" w:customStyle="1" w:styleId="BC7EEA2CD74D4F6DBC798B0DE845F401">
    <w:name w:val="BC7EEA2CD74D4F6DBC798B0DE845F401"/>
    <w:rsid w:val="00E559FE"/>
  </w:style>
  <w:style w:type="paragraph" w:customStyle="1" w:styleId="193488EA58F24195A4565AFC6D2DEC9D">
    <w:name w:val="193488EA58F24195A4565AFC6D2DEC9D"/>
    <w:rsid w:val="00E559FE"/>
  </w:style>
  <w:style w:type="paragraph" w:customStyle="1" w:styleId="7630A247BBB341339BB3686497D945AF">
    <w:name w:val="7630A247BBB341339BB3686497D945AF"/>
    <w:rsid w:val="00E559FE"/>
  </w:style>
  <w:style w:type="paragraph" w:customStyle="1" w:styleId="B9944AE331534E3B9971EDCAD11695BA">
    <w:name w:val="B9944AE331534E3B9971EDCAD11695BA"/>
    <w:rsid w:val="00B93003"/>
  </w:style>
  <w:style w:type="paragraph" w:customStyle="1" w:styleId="8536334EFBE94DF4AE08323C15D755BF">
    <w:name w:val="8536334EFBE94DF4AE08323C15D755BF"/>
    <w:rsid w:val="003C5334"/>
  </w:style>
  <w:style w:type="paragraph" w:customStyle="1" w:styleId="598095A26EAD43458EFDAFCABDBB3733">
    <w:name w:val="598095A26EAD43458EFDAFCABDBB3733"/>
    <w:rsid w:val="003C5334"/>
  </w:style>
  <w:style w:type="paragraph" w:customStyle="1" w:styleId="1FC9BCDD30094276A5BEDD0D5A7DD9A9">
    <w:name w:val="1FC9BCDD30094276A5BEDD0D5A7DD9A9"/>
    <w:rsid w:val="003C5334"/>
  </w:style>
  <w:style w:type="paragraph" w:customStyle="1" w:styleId="5252C1D86FD943DC8B9DD35EB6EEDDA1">
    <w:name w:val="5252C1D86FD943DC8B9DD35EB6EEDDA1"/>
    <w:rsid w:val="003C5334"/>
  </w:style>
  <w:style w:type="paragraph" w:customStyle="1" w:styleId="055B2750DF854651BACBC5AB7053BE64">
    <w:name w:val="055B2750DF854651BACBC5AB7053BE64"/>
    <w:rsid w:val="00765323"/>
  </w:style>
  <w:style w:type="paragraph" w:customStyle="1" w:styleId="8D321A26379D4CCD865B6814CC6F351A">
    <w:name w:val="8D321A26379D4CCD865B6814CC6F351A"/>
    <w:rsid w:val="00994664"/>
  </w:style>
  <w:style w:type="paragraph" w:customStyle="1" w:styleId="5B47A967115F45CF97670689008F141F">
    <w:name w:val="5B47A967115F45CF97670689008F141F"/>
    <w:rsid w:val="00994664"/>
  </w:style>
  <w:style w:type="paragraph" w:customStyle="1" w:styleId="ACF8BDB85742437486D7CD6E8AE919C0">
    <w:name w:val="ACF8BDB85742437486D7CD6E8AE919C0"/>
    <w:rsid w:val="00994664"/>
  </w:style>
  <w:style w:type="paragraph" w:customStyle="1" w:styleId="79E1432484DE4B16BB102827047B6103">
    <w:name w:val="79E1432484DE4B16BB102827047B6103"/>
    <w:rsid w:val="00994664"/>
  </w:style>
  <w:style w:type="paragraph" w:customStyle="1" w:styleId="A7093327224A428AB8945E7D3109C40A">
    <w:name w:val="A7093327224A428AB8945E7D3109C40A"/>
    <w:rsid w:val="00994664"/>
  </w:style>
  <w:style w:type="paragraph" w:customStyle="1" w:styleId="69755FAF9F824ED4B528D692637013E9">
    <w:name w:val="69755FAF9F824ED4B528D692637013E9"/>
    <w:rsid w:val="00994664"/>
  </w:style>
  <w:style w:type="paragraph" w:customStyle="1" w:styleId="58825B0AAB3A426E899106E02D1BF4F7">
    <w:name w:val="58825B0AAB3A426E899106E02D1BF4F7"/>
    <w:rsid w:val="00994664"/>
  </w:style>
  <w:style w:type="paragraph" w:customStyle="1" w:styleId="12211AAE906B43AB8E1072804090C556">
    <w:name w:val="12211AAE906B43AB8E1072804090C556"/>
    <w:rsid w:val="004C3E08"/>
  </w:style>
  <w:style w:type="paragraph" w:customStyle="1" w:styleId="501D80479F8D412B96046B0078EE48AB">
    <w:name w:val="501D80479F8D412B96046B0078EE48AB"/>
    <w:rsid w:val="004C3E08"/>
  </w:style>
  <w:style w:type="paragraph" w:customStyle="1" w:styleId="BBF7244989AC4FA6A5F7FB848E099CD47">
    <w:name w:val="BBF7244989AC4FA6A5F7FB848E099CD47"/>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12F28B3EC3E4848BD1D652B208BC1498">
    <w:name w:val="112F28B3EC3E4848BD1D652B208BC149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39DED57C633470184587D2CDA3196A58">
    <w:name w:val="139DED57C633470184587D2CDA3196A5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D32123EB37DC4C7588E8433717F43D0E8">
    <w:name w:val="D32123EB37DC4C7588E8433717F43D0E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FDEBBF10EB5A4998AE21F1F0F624BD427">
    <w:name w:val="FDEBBF10EB5A4998AE21F1F0F624BD427"/>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05E86EF39EB14DB7BBB3EB5B220D41418">
    <w:name w:val="05E86EF39EB14DB7BBB3EB5B220D4141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E3CB5EB66E3D49A291D31A2A10F34EA38">
    <w:name w:val="E3CB5EB66E3D49A291D31A2A10F34EA3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0B2E8D058B844A2B718D3ED2BD67C098">
    <w:name w:val="10B2E8D058B844A2B718D3ED2BD67C09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8E7C540CF194C3281110DFA3D65BB238">
    <w:name w:val="A8E7C540CF194C3281110DFA3D65BB23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514C7C1BE5B149D996F5A952F70FC1528">
    <w:name w:val="514C7C1BE5B149D996F5A952F70FC1528"/>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E776BB5E36F4F639038CC21F3B372ED7">
    <w:name w:val="1E776BB5E36F4F639038CC21F3B372ED7"/>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10A8EA1E44548D9B00158AE180CA10A1">
    <w:name w:val="B10A8EA1E44548D9B00158AE180CA10A1"/>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4F6E7E1F7EB41A0A80C3402CF1926CA7">
    <w:name w:val="14F6E7E1F7EB41A0A80C3402CF1926CA7"/>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1682F6742A14495A6ADED8CC21272C37">
    <w:name w:val="A1682F6742A14495A6ADED8CC21272C37"/>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6D25EC73786146DFB2FAFD59DBB2FC8C1">
    <w:name w:val="6D25EC73786146DFB2FAFD59DBB2FC8C1"/>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FF61BB0123647F2BD40773B5A73C4406">
    <w:name w:val="AFF61BB0123647F2BD40773B5A73C440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4239C10B96343238EB5F4862758499C6">
    <w:name w:val="B4239C10B96343238EB5F4862758499C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ECF9855826A4BA3A537F9D9F48C61EF6">
    <w:name w:val="BECF9855826A4BA3A537F9D9F48C61EF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1004772D4D04AA391CC46136EFFCD126">
    <w:name w:val="A1004772D4D04AA391CC46136EFFCD12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5AD39EC448D24D15BD107D7036B937036">
    <w:name w:val="5AD39EC448D24D15BD107D7036B93703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137FE856C85648EA96BA7C284F5E81326">
    <w:name w:val="137FE856C85648EA96BA7C284F5E8132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63E9F05FD30C44DDAF46E8AD47CB80E76">
    <w:name w:val="63E9F05FD30C44DDAF46E8AD47CB80E7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54431CB867C24611A3005D6E35346BD36">
    <w:name w:val="54431CB867C24611A3005D6E35346BD3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57532280F1E444328D1492D2A363A8826">
    <w:name w:val="57532280F1E444328D1492D2A363A882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2BF733045F384C3EB5005652CD2E780D6">
    <w:name w:val="2BF733045F384C3EB5005652CD2E780D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9C90A6902B2346AEB846AEBE67916D5E6">
    <w:name w:val="9C90A6902B2346AEB846AEBE67916D5E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992051F5021C4DED9B96F10E9DCB25C16">
    <w:name w:val="992051F5021C4DED9B96F10E9DCB25C1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F2A5C13C174E4B9D94C8EBA087FFB6D41">
    <w:name w:val="F2A5C13C174E4B9D94C8EBA087FFB6D41"/>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336DE389DAE4B3DA4836B372B79CF076">
    <w:name w:val="A336DE389DAE4B3DA4836B372B79CF07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D058A5D42F140AEAC6B5D55E25197EB6">
    <w:name w:val="BD058A5D42F140AEAC6B5D55E25197EB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411FB1FF90D844A3B8023E7265C2DF396">
    <w:name w:val="411FB1FF90D844A3B8023E7265C2DF39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2890A7EF38848A5B9915895FA9009BC6">
    <w:name w:val="B2890A7EF38848A5B9915895FA9009BC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7AB212F1E73B4779BCE99506D4DD71656">
    <w:name w:val="7AB212F1E73B4779BCE99506D4DD7165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78967055CD8C4C18B07B4BBCC3FFD5DE6">
    <w:name w:val="78967055CD8C4C18B07B4BBCC3FFD5DE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56AF18AAECF4717B95358FF1392AF576">
    <w:name w:val="A56AF18AAECF4717B95358FF1392AF57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85836020FEDD4AC78D73276A919E699A6">
    <w:name w:val="85836020FEDD4AC78D73276A919E699A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099E3487F5DB4A80B317760172C0A1286">
    <w:name w:val="099E3487F5DB4A80B317760172C0A128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ED3C87AB7CBB434199F09C3C572514356">
    <w:name w:val="ED3C87AB7CBB434199F09C3C57251435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94E2631A5F4249D79F54CDD737E79F0C6">
    <w:name w:val="94E2631A5F4249D79F54CDD737E79F0C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447BD9E0DE744056AE2487BC7CEE53486">
    <w:name w:val="447BD9E0DE744056AE2487BC7CEE5348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C1C85FA97EB749A09126B60A9A7829036">
    <w:name w:val="C1C85FA97EB749A09126B60A9A782903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4120B1D31FC44E09ACCCD4E54902716A6">
    <w:name w:val="4120B1D31FC44E09ACCCD4E54902716A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C9441D1F51E643A6A82391AD1926C5EE6">
    <w:name w:val="C9441D1F51E643A6A82391AD1926C5EE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189ED97775541FDB274A4942D6AC0806">
    <w:name w:val="B189ED97775541FDB274A4942D6AC080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ECE010ED295940EBA6890F0CA8CBCFA26">
    <w:name w:val="ECE010ED295940EBA6890F0CA8CBCFA2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A739AEB98FE946189845A749B08CEA626">
    <w:name w:val="A739AEB98FE946189845A749B08CEA62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781A3CB3A485479A8194BF988ABAFAF96">
    <w:name w:val="781A3CB3A485479A8194BF988ABAFAF9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B9944AE331534E3B9971EDCAD11695BA1">
    <w:name w:val="B9944AE331534E3B9971EDCAD11695BA1"/>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501D80479F8D412B96046B0078EE48AB1">
    <w:name w:val="501D80479F8D412B96046B0078EE48AB1"/>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2C87313F6DED4A048923E111DFEA329D6">
    <w:name w:val="2C87313F6DED4A048923E111DFEA329D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037ECB0591E14A8793EB8409CD0DC66F6">
    <w:name w:val="037ECB0591E14A8793EB8409CD0DC66F6"/>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FFDE8D9052634486B7CB389B65CD9243">
    <w:name w:val="FFDE8D9052634486B7CB389B65CD9243"/>
    <w:rsid w:val="00034202"/>
    <w:pPr>
      <w:spacing w:after="0" w:line="240" w:lineRule="auto"/>
    </w:pPr>
    <w:rPr>
      <w:rFonts w:ascii="Times New Roman" w:eastAsia="Times New Roman" w:hAnsi="Times New Roman" w:cs="Times New Roman"/>
      <w:color w:val="000000"/>
      <w:sz w:val="24"/>
      <w:szCs w:val="24"/>
      <w:lang w:eastAsia="en-US"/>
    </w:rPr>
  </w:style>
  <w:style w:type="paragraph" w:customStyle="1" w:styleId="D2F788E4275B4184A9E1CA916035C25C">
    <w:name w:val="D2F788E4275B4184A9E1CA916035C25C"/>
    <w:rsid w:val="00034202"/>
    <w:pPr>
      <w:spacing w:after="0" w:line="240" w:lineRule="auto"/>
    </w:pPr>
    <w:rPr>
      <w:rFonts w:ascii="Times New Roman" w:eastAsia="Times New Roman" w:hAnsi="Times New Roman" w:cs="Times New Roman"/>
      <w:color w:val="000000"/>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CE73C-ABFE-4972-ABAE-4A123E02C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6F7F6960</Template>
  <TotalTime>16</TotalTime>
  <Pages>12</Pages>
  <Words>3945</Words>
  <Characters>22487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26380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fleur.summers</dc:creator>
  <cp:lastModifiedBy>sophie.cook</cp:lastModifiedBy>
  <cp:revision>3</cp:revision>
  <dcterms:created xsi:type="dcterms:W3CDTF">2017-02-02T12:50:00Z</dcterms:created>
  <dcterms:modified xsi:type="dcterms:W3CDTF">2017-02-02T13:06:00Z</dcterms:modified>
</cp:coreProperties>
</file>